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AB7B" w14:textId="43FDAAE7" w:rsidR="004D06A4" w:rsidRPr="003947F3" w:rsidRDefault="003E47D7">
      <w:pPr>
        <w:pStyle w:val="Brdtekst"/>
        <w:rPr>
          <w:rFonts w:ascii="Times New Roman"/>
          <w:sz w:val="63"/>
        </w:rPr>
      </w:pPr>
      <w:r>
        <w:rPr>
          <w:noProof/>
        </w:rPr>
        <w:drawing>
          <wp:inline distT="0" distB="0" distL="0" distR="0" wp14:anchorId="759248BD" wp14:editId="07FD7F49">
            <wp:extent cx="2026464" cy="1122399"/>
            <wp:effectExtent l="0" t="0" r="0" b="1905"/>
            <wp:docPr id="1235687126" name="Bilde 1" descr="Et bilde som inneholder symbol, logo, krone, emblem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687126" name="Bilde 1" descr="Et bilde som inneholder symbol, logo, krone, emblem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875" cy="112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84EF2" w14:textId="77777777" w:rsidR="004D06A4" w:rsidRPr="003947F3" w:rsidRDefault="004D06A4">
      <w:pPr>
        <w:pStyle w:val="Brdtekst"/>
        <w:rPr>
          <w:rFonts w:ascii="Times New Roman"/>
          <w:sz w:val="63"/>
        </w:rPr>
      </w:pPr>
    </w:p>
    <w:p w14:paraId="57E97BC5" w14:textId="77777777" w:rsidR="004D06A4" w:rsidRPr="003947F3" w:rsidRDefault="004D06A4">
      <w:pPr>
        <w:pStyle w:val="Brdtekst"/>
        <w:rPr>
          <w:rFonts w:ascii="Times New Roman"/>
          <w:sz w:val="63"/>
        </w:rPr>
      </w:pPr>
    </w:p>
    <w:p w14:paraId="333E16F3" w14:textId="77777777" w:rsidR="004D06A4" w:rsidRPr="003947F3" w:rsidRDefault="004D06A4">
      <w:pPr>
        <w:pStyle w:val="Brdtekst"/>
        <w:rPr>
          <w:rFonts w:ascii="Times New Roman"/>
          <w:sz w:val="63"/>
        </w:rPr>
      </w:pPr>
    </w:p>
    <w:p w14:paraId="70032EB5" w14:textId="77777777" w:rsidR="004D06A4" w:rsidRPr="003947F3" w:rsidRDefault="004D06A4">
      <w:pPr>
        <w:pStyle w:val="Brdtekst"/>
        <w:rPr>
          <w:rFonts w:ascii="Times New Roman"/>
          <w:sz w:val="63"/>
        </w:rPr>
      </w:pPr>
    </w:p>
    <w:p w14:paraId="4523CC11" w14:textId="77777777" w:rsidR="004D06A4" w:rsidRPr="003947F3" w:rsidRDefault="004D06A4">
      <w:pPr>
        <w:pStyle w:val="Brdtekst"/>
        <w:rPr>
          <w:rFonts w:ascii="Times New Roman"/>
          <w:sz w:val="63"/>
        </w:rPr>
      </w:pPr>
    </w:p>
    <w:p w14:paraId="09587AD3" w14:textId="77777777" w:rsidR="004D06A4" w:rsidRPr="003947F3" w:rsidRDefault="004D06A4">
      <w:pPr>
        <w:pStyle w:val="Brdtekst"/>
        <w:rPr>
          <w:rFonts w:ascii="Times New Roman"/>
          <w:sz w:val="63"/>
        </w:rPr>
      </w:pPr>
    </w:p>
    <w:p w14:paraId="226CB18B" w14:textId="77777777" w:rsidR="004D06A4" w:rsidRPr="003947F3" w:rsidRDefault="004D06A4">
      <w:pPr>
        <w:pStyle w:val="Brdtekst"/>
        <w:rPr>
          <w:rFonts w:ascii="Times New Roman"/>
          <w:sz w:val="63"/>
        </w:rPr>
      </w:pPr>
    </w:p>
    <w:p w14:paraId="3EE3E083" w14:textId="77777777" w:rsidR="004D06A4" w:rsidRPr="003947F3" w:rsidRDefault="004D06A4">
      <w:pPr>
        <w:pStyle w:val="Brdtekst"/>
        <w:rPr>
          <w:rFonts w:ascii="Times New Roman"/>
          <w:sz w:val="63"/>
        </w:rPr>
      </w:pPr>
    </w:p>
    <w:p w14:paraId="4728D236" w14:textId="77777777" w:rsidR="004D06A4" w:rsidRPr="003947F3" w:rsidRDefault="004D06A4">
      <w:pPr>
        <w:pStyle w:val="Brdtekst"/>
        <w:rPr>
          <w:rFonts w:ascii="Times New Roman"/>
          <w:sz w:val="63"/>
        </w:rPr>
      </w:pPr>
    </w:p>
    <w:p w14:paraId="04154C8B" w14:textId="77777777" w:rsidR="004D06A4" w:rsidRPr="003947F3" w:rsidRDefault="004D06A4">
      <w:pPr>
        <w:pStyle w:val="Brdtekst"/>
        <w:rPr>
          <w:rFonts w:ascii="Times New Roman"/>
          <w:sz w:val="63"/>
        </w:rPr>
      </w:pPr>
    </w:p>
    <w:p w14:paraId="40262BB1" w14:textId="77777777" w:rsidR="004D06A4" w:rsidRPr="003947F3" w:rsidRDefault="004D06A4">
      <w:pPr>
        <w:pStyle w:val="Brdtekst"/>
        <w:spacing w:before="41"/>
        <w:rPr>
          <w:rFonts w:ascii="Times New Roman"/>
          <w:sz w:val="63"/>
        </w:rPr>
      </w:pPr>
    </w:p>
    <w:p w14:paraId="1366EBD0" w14:textId="77777777" w:rsidR="004D06A4" w:rsidRPr="003947F3" w:rsidRDefault="007C0AC5">
      <w:pPr>
        <w:pStyle w:val="Tittel"/>
        <w:spacing w:line="427" w:lineRule="auto"/>
      </w:pPr>
      <w:r w:rsidRPr="003947F3">
        <w:rPr>
          <w:color w:val="212121"/>
        </w:rPr>
        <w:t>Stortingsvalet</w:t>
      </w:r>
      <w:r w:rsidRPr="003947F3">
        <w:rPr>
          <w:color w:val="212121"/>
          <w:spacing w:val="-48"/>
        </w:rPr>
        <w:t xml:space="preserve"> </w:t>
      </w:r>
      <w:r w:rsidRPr="003947F3">
        <w:rPr>
          <w:color w:val="212121"/>
        </w:rPr>
        <w:t xml:space="preserve">2025 </w:t>
      </w:r>
      <w:r w:rsidRPr="003947F3">
        <w:rPr>
          <w:color w:val="212121"/>
          <w:spacing w:val="-6"/>
        </w:rPr>
        <w:t>Protokoll</w:t>
      </w:r>
      <w:r w:rsidRPr="003947F3">
        <w:rPr>
          <w:color w:val="212121"/>
          <w:spacing w:val="-42"/>
        </w:rPr>
        <w:t xml:space="preserve"> </w:t>
      </w:r>
      <w:r w:rsidRPr="003947F3">
        <w:rPr>
          <w:color w:val="212121"/>
          <w:spacing w:val="-6"/>
        </w:rPr>
        <w:t>for</w:t>
      </w:r>
      <w:r w:rsidRPr="003947F3">
        <w:rPr>
          <w:color w:val="212121"/>
          <w:spacing w:val="-42"/>
        </w:rPr>
        <w:t xml:space="preserve"> </w:t>
      </w:r>
      <w:r w:rsidRPr="003947F3">
        <w:rPr>
          <w:color w:val="212121"/>
          <w:spacing w:val="-6"/>
        </w:rPr>
        <w:t>vallokale</w:t>
      </w:r>
    </w:p>
    <w:p w14:paraId="6E713B1D" w14:textId="77777777" w:rsidR="004D06A4" w:rsidRPr="003947F3" w:rsidRDefault="007C0AC5">
      <w:pPr>
        <w:tabs>
          <w:tab w:val="left" w:pos="15766"/>
        </w:tabs>
        <w:spacing w:before="469"/>
        <w:ind w:left="1710"/>
        <w:rPr>
          <w:sz w:val="42"/>
        </w:rPr>
      </w:pPr>
      <w:r w:rsidRPr="003947F3">
        <w:rPr>
          <w:rFonts w:ascii="Times New Roman"/>
          <w:color w:val="212121"/>
          <w:sz w:val="42"/>
          <w:u w:val="single" w:color="B1B1B1"/>
        </w:rPr>
        <w:tab/>
      </w:r>
      <w:r w:rsidRPr="003947F3">
        <w:rPr>
          <w:color w:val="212121"/>
          <w:spacing w:val="-2"/>
          <w:sz w:val="42"/>
        </w:rPr>
        <w:t>vallokale</w:t>
      </w:r>
    </w:p>
    <w:p w14:paraId="08F5BC5A" w14:textId="77777777" w:rsidR="004D06A4" w:rsidRPr="003947F3" w:rsidRDefault="004D06A4">
      <w:pPr>
        <w:pStyle w:val="Brdtekst"/>
        <w:spacing w:before="325"/>
        <w:rPr>
          <w:sz w:val="42"/>
        </w:rPr>
      </w:pPr>
    </w:p>
    <w:p w14:paraId="56478310" w14:textId="77777777" w:rsidR="004D06A4" w:rsidRPr="003947F3" w:rsidRDefault="007C0AC5">
      <w:pPr>
        <w:tabs>
          <w:tab w:val="left" w:pos="15267"/>
        </w:tabs>
        <w:ind w:left="1710"/>
        <w:rPr>
          <w:sz w:val="42"/>
        </w:rPr>
      </w:pPr>
      <w:r w:rsidRPr="003947F3">
        <w:rPr>
          <w:rFonts w:ascii="Times New Roman"/>
          <w:color w:val="212121"/>
          <w:sz w:val="42"/>
          <w:u w:val="single" w:color="B1B1B1"/>
        </w:rPr>
        <w:tab/>
      </w:r>
      <w:r w:rsidR="005235C6" w:rsidRPr="003947F3">
        <w:rPr>
          <w:color w:val="212121"/>
          <w:spacing w:val="-2"/>
          <w:sz w:val="42"/>
        </w:rPr>
        <w:t>røystekrins</w:t>
      </w:r>
    </w:p>
    <w:p w14:paraId="107BE9C3" w14:textId="77777777" w:rsidR="004D06A4" w:rsidRPr="003947F3" w:rsidRDefault="004D06A4">
      <w:pPr>
        <w:pStyle w:val="Brdtekst"/>
        <w:spacing w:before="325"/>
        <w:rPr>
          <w:sz w:val="42"/>
        </w:rPr>
      </w:pPr>
    </w:p>
    <w:p w14:paraId="7CC3955C" w14:textId="77777777" w:rsidR="004D06A4" w:rsidRPr="003947F3" w:rsidRDefault="007C0AC5">
      <w:pPr>
        <w:tabs>
          <w:tab w:val="left" w:pos="7630"/>
          <w:tab w:val="left" w:pos="9769"/>
          <w:tab w:val="left" w:pos="15602"/>
        </w:tabs>
        <w:ind w:left="1710"/>
        <w:rPr>
          <w:sz w:val="42"/>
        </w:rPr>
      </w:pPr>
      <w:r w:rsidRPr="003947F3">
        <w:rPr>
          <w:rFonts w:ascii="Times New Roman"/>
          <w:color w:val="212121"/>
          <w:sz w:val="42"/>
          <w:u w:val="single" w:color="B1B1B1"/>
        </w:rPr>
        <w:tab/>
      </w:r>
      <w:r w:rsidRPr="003947F3">
        <w:rPr>
          <w:color w:val="212121"/>
          <w:spacing w:val="-2"/>
          <w:sz w:val="42"/>
        </w:rPr>
        <w:t>kommune</w:t>
      </w:r>
      <w:r w:rsidRPr="003947F3">
        <w:rPr>
          <w:color w:val="212121"/>
          <w:sz w:val="42"/>
        </w:rPr>
        <w:tab/>
      </w:r>
      <w:r w:rsidRPr="003947F3">
        <w:rPr>
          <w:rFonts w:ascii="Times New Roman"/>
          <w:color w:val="212121"/>
          <w:sz w:val="42"/>
          <w:u w:val="single" w:color="B1B1B1"/>
        </w:rPr>
        <w:tab/>
      </w:r>
      <w:r w:rsidRPr="003947F3">
        <w:rPr>
          <w:color w:val="212121"/>
          <w:spacing w:val="-2"/>
          <w:sz w:val="42"/>
        </w:rPr>
        <w:t>valdistrikt</w:t>
      </w:r>
    </w:p>
    <w:p w14:paraId="7645DB1C" w14:textId="77777777" w:rsidR="004D06A4" w:rsidRPr="003947F3" w:rsidRDefault="004D06A4">
      <w:pPr>
        <w:rPr>
          <w:sz w:val="42"/>
        </w:rPr>
        <w:sectPr w:rsidR="004D06A4" w:rsidRPr="003947F3" w:rsidSect="003E47D7">
          <w:headerReference w:type="first" r:id="rId10"/>
          <w:type w:val="continuous"/>
          <w:pgSz w:w="22380" w:h="31660"/>
          <w:pgMar w:top="1400" w:right="3119" w:bottom="278" w:left="1559" w:header="709" w:footer="709" w:gutter="0"/>
          <w:cols w:space="708"/>
          <w:titlePg/>
          <w:docGrid w:linePitch="299"/>
        </w:sectPr>
      </w:pPr>
    </w:p>
    <w:p w14:paraId="70F3C891" w14:textId="77777777" w:rsidR="004D06A4" w:rsidRPr="003947F3" w:rsidRDefault="007C0AC5">
      <w:pPr>
        <w:pStyle w:val="Overskrift2"/>
        <w:spacing w:line="496" w:lineRule="exact"/>
      </w:pPr>
      <w:r w:rsidRPr="003947F3">
        <w:rPr>
          <w:color w:val="212121"/>
          <w:spacing w:val="-5"/>
        </w:rPr>
        <w:lastRenderedPageBreak/>
        <w:t>Stortingsvalet</w:t>
      </w:r>
      <w:r w:rsidRPr="003947F3">
        <w:rPr>
          <w:color w:val="212121"/>
          <w:spacing w:val="-16"/>
        </w:rPr>
        <w:t xml:space="preserve"> </w:t>
      </w:r>
      <w:r w:rsidRPr="003947F3">
        <w:rPr>
          <w:color w:val="212121"/>
          <w:spacing w:val="-4"/>
        </w:rPr>
        <w:t>2025</w:t>
      </w:r>
    </w:p>
    <w:p w14:paraId="22B23F0E" w14:textId="5DD9D69E" w:rsidR="004D1104" w:rsidRPr="004D1104" w:rsidRDefault="004D1104" w:rsidP="004D1104">
      <w:pPr>
        <w:spacing w:before="92"/>
        <w:ind w:left="84"/>
        <w:rPr>
          <w:rFonts w:ascii="Arial"/>
          <w:sz w:val="45"/>
        </w:rPr>
      </w:pPr>
      <w:r w:rsidRPr="004D1104">
        <w:rPr>
          <w:rFonts w:ascii="Arial"/>
          <w:color w:val="212121"/>
          <w:spacing w:val="-8"/>
          <w:sz w:val="45"/>
        </w:rPr>
        <w:t>Protokoll</w:t>
      </w:r>
      <w:r w:rsidRPr="004D1104">
        <w:rPr>
          <w:rFonts w:ascii="Arial"/>
          <w:color w:val="212121"/>
          <w:spacing w:val="-15"/>
          <w:sz w:val="45"/>
        </w:rPr>
        <w:t xml:space="preserve"> </w:t>
      </w:r>
      <w:r w:rsidRPr="004D1104">
        <w:rPr>
          <w:rFonts w:ascii="Arial"/>
          <w:color w:val="212121"/>
          <w:spacing w:val="-8"/>
          <w:sz w:val="45"/>
        </w:rPr>
        <w:t>for</w:t>
      </w:r>
      <w:r w:rsidRPr="004D1104">
        <w:rPr>
          <w:rFonts w:ascii="Arial"/>
          <w:color w:val="212121"/>
          <w:spacing w:val="-15"/>
          <w:sz w:val="45"/>
        </w:rPr>
        <w:t xml:space="preserve"> </w:t>
      </w:r>
      <w:r w:rsidRPr="004D1104">
        <w:rPr>
          <w:rFonts w:ascii="Arial"/>
          <w:color w:val="212121"/>
          <w:spacing w:val="-8"/>
          <w:sz w:val="45"/>
        </w:rPr>
        <w:t>vallokale</w:t>
      </w:r>
    </w:p>
    <w:p w14:paraId="53624535" w14:textId="77777777" w:rsidR="004D06A4" w:rsidRPr="003947F3" w:rsidRDefault="004D06A4">
      <w:pPr>
        <w:spacing w:before="92"/>
        <w:ind w:left="84"/>
        <w:rPr>
          <w:rFonts w:ascii="Arial"/>
          <w:sz w:val="45"/>
        </w:rPr>
      </w:pPr>
    </w:p>
    <w:p w14:paraId="7C05D6B2" w14:textId="77777777" w:rsidR="004D06A4" w:rsidRPr="003947F3" w:rsidRDefault="004D06A4">
      <w:pPr>
        <w:pStyle w:val="Brdtekst"/>
        <w:rPr>
          <w:rFonts w:ascii="Arial"/>
          <w:sz w:val="42"/>
        </w:rPr>
      </w:pPr>
    </w:p>
    <w:p w14:paraId="070A5FB5" w14:textId="77777777" w:rsidR="004D06A4" w:rsidRPr="003947F3" w:rsidRDefault="004D06A4">
      <w:pPr>
        <w:pStyle w:val="Brdtekst"/>
        <w:rPr>
          <w:rFonts w:ascii="Arial"/>
          <w:sz w:val="42"/>
        </w:rPr>
      </w:pPr>
    </w:p>
    <w:p w14:paraId="70947935" w14:textId="77777777" w:rsidR="004D06A4" w:rsidRPr="003947F3" w:rsidRDefault="007C0AC5">
      <w:pPr>
        <w:pStyle w:val="Overskrift2"/>
      </w:pPr>
      <w:r w:rsidRPr="003947F3">
        <w:rPr>
          <w:color w:val="212121"/>
          <w:spacing w:val="-2"/>
        </w:rPr>
        <w:t>Innh</w:t>
      </w:r>
      <w:r w:rsidR="003947F3" w:rsidRPr="003947F3">
        <w:rPr>
          <w:color w:val="212121"/>
          <w:spacing w:val="-2"/>
        </w:rPr>
        <w:t>a</w:t>
      </w:r>
      <w:r w:rsidRPr="003947F3">
        <w:rPr>
          <w:color w:val="212121"/>
          <w:spacing w:val="-2"/>
        </w:rPr>
        <w:t>lds</w:t>
      </w:r>
      <w:r w:rsidR="003947F3" w:rsidRPr="003947F3">
        <w:rPr>
          <w:color w:val="212121"/>
          <w:spacing w:val="-2"/>
        </w:rPr>
        <w:t>liste</w:t>
      </w:r>
    </w:p>
    <w:p w14:paraId="0AFAE782" w14:textId="77777777" w:rsidR="004D06A4" w:rsidRPr="003947F3" w:rsidRDefault="007C0AC5">
      <w:pPr>
        <w:pStyle w:val="Overskrift3"/>
        <w:spacing w:before="333"/>
      </w:pPr>
      <w:r w:rsidRPr="003947F3">
        <w:rPr>
          <w:color w:val="212121"/>
        </w:rPr>
        <w:t>A</w:t>
      </w:r>
      <w:r w:rsidRPr="003947F3">
        <w:rPr>
          <w:color w:val="212121"/>
          <w:spacing w:val="-1"/>
        </w:rPr>
        <w:t xml:space="preserve"> </w:t>
      </w:r>
      <w:r w:rsidRPr="003947F3">
        <w:rPr>
          <w:color w:val="212121"/>
        </w:rPr>
        <w:t>Administrative</w:t>
      </w:r>
      <w:r w:rsidRPr="003947F3">
        <w:rPr>
          <w:color w:val="212121"/>
          <w:spacing w:val="-1"/>
        </w:rPr>
        <w:t xml:space="preserve"> </w:t>
      </w:r>
      <w:r w:rsidRPr="003947F3">
        <w:rPr>
          <w:color w:val="212121"/>
          <w:spacing w:val="-2"/>
        </w:rPr>
        <w:t>forhold</w:t>
      </w:r>
    </w:p>
    <w:p w14:paraId="56902670" w14:textId="77777777" w:rsidR="004D06A4" w:rsidRPr="003947F3" w:rsidRDefault="007C0AC5">
      <w:pPr>
        <w:pStyle w:val="Brdtekst"/>
        <w:tabs>
          <w:tab w:val="left" w:pos="17076"/>
        </w:tabs>
        <w:spacing w:before="198"/>
        <w:ind w:left="2129"/>
      </w:pPr>
      <w:r w:rsidRPr="003947F3">
        <w:rPr>
          <w:color w:val="212121"/>
        </w:rPr>
        <w:t>A1</w:t>
      </w:r>
      <w:r w:rsidRPr="003947F3">
        <w:rPr>
          <w:color w:val="212121"/>
          <w:spacing w:val="-12"/>
        </w:rPr>
        <w:t xml:space="preserve"> </w:t>
      </w:r>
      <w:r w:rsidRPr="003947F3">
        <w:rPr>
          <w:color w:val="212121"/>
        </w:rPr>
        <w:t>Informasjon</w:t>
      </w:r>
      <w:r w:rsidRPr="003947F3">
        <w:rPr>
          <w:color w:val="212121"/>
          <w:spacing w:val="-11"/>
        </w:rPr>
        <w:t xml:space="preserve"> </w:t>
      </w:r>
      <w:r w:rsidRPr="003947F3">
        <w:rPr>
          <w:color w:val="212121"/>
        </w:rPr>
        <w:t>om</w:t>
      </w:r>
      <w:r w:rsidRPr="003947F3">
        <w:rPr>
          <w:color w:val="212121"/>
          <w:spacing w:val="-11"/>
        </w:rPr>
        <w:t xml:space="preserve"> </w:t>
      </w:r>
      <w:r w:rsidRPr="003947F3">
        <w:rPr>
          <w:color w:val="212121"/>
          <w:spacing w:val="-2"/>
        </w:rPr>
        <w:t>vallokalet</w:t>
      </w:r>
      <w:r w:rsidRPr="003947F3">
        <w:rPr>
          <w:color w:val="212121"/>
        </w:rPr>
        <w:tab/>
      </w:r>
      <w:r w:rsidRPr="003947F3">
        <w:rPr>
          <w:color w:val="545454"/>
        </w:rPr>
        <w:t>s.</w:t>
      </w:r>
      <w:r w:rsidRPr="003947F3">
        <w:rPr>
          <w:color w:val="545454"/>
          <w:spacing w:val="-4"/>
        </w:rPr>
        <w:t xml:space="preserve"> </w:t>
      </w:r>
      <w:r w:rsidRPr="003947F3">
        <w:rPr>
          <w:color w:val="545454"/>
          <w:spacing w:val="-10"/>
        </w:rPr>
        <w:t>3</w:t>
      </w:r>
    </w:p>
    <w:p w14:paraId="731F8A13" w14:textId="77777777" w:rsidR="004D06A4" w:rsidRPr="003947F3" w:rsidRDefault="007C0AC5">
      <w:pPr>
        <w:pStyle w:val="Brdtekst"/>
        <w:spacing w:before="10"/>
        <w:rPr>
          <w:sz w:val="12"/>
        </w:rPr>
      </w:pPr>
      <w:r w:rsidRPr="003947F3">
        <w:rPr>
          <w:noProof/>
          <w:sz w:val="12"/>
        </w:rPr>
        <mc:AlternateContent>
          <mc:Choice Requires="wps">
            <w:drawing>
              <wp:anchor distT="0" distB="0" distL="0" distR="0" simplePos="0" relativeHeight="251637760" behindDoc="1" locked="0" layoutInCell="1" allowOverlap="1" wp14:anchorId="08270401" wp14:editId="5BD15C86">
                <wp:simplePos x="0" y="0"/>
                <wp:positionH relativeFrom="page">
                  <wp:posOffset>2347883</wp:posOffset>
                </wp:positionH>
                <wp:positionV relativeFrom="paragraph">
                  <wp:posOffset>117446</wp:posOffset>
                </wp:positionV>
                <wp:extent cx="97917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9" style="position:absolute;margin-left:184.85pt;margin-top:9.25pt;width:771pt;height:.1pt;z-index:-25167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spid="_x0000_s1026" filled="f" strokecolor="#b1b1b1" strokeweight=".30836mm" path="m9791174,l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/lb6XcAAAACgEAAA8AAAAAAAAAAAAAAAAAcQQAAGRycy9kb3ducmV2LnhtbFBLBQYAAAAA&#10;BAAEAPMAAAB6BQAAAAA=&#10;" w14:anchorId="5D07FB72">
                <v:path arrowok="t"/>
                <w10:wrap type="topAndBottom" anchorx="page"/>
              </v:shape>
            </w:pict>
          </mc:Fallback>
        </mc:AlternateContent>
      </w:r>
    </w:p>
    <w:p w14:paraId="1C00F09E" w14:textId="77777777" w:rsidR="004D06A4" w:rsidRPr="003947F3" w:rsidRDefault="007C0AC5">
      <w:pPr>
        <w:pStyle w:val="Brdtekst"/>
        <w:tabs>
          <w:tab w:val="left" w:pos="17076"/>
        </w:tabs>
        <w:spacing w:before="171"/>
        <w:ind w:left="2129"/>
      </w:pPr>
      <w:r w:rsidRPr="003947F3">
        <w:rPr>
          <w:color w:val="212121"/>
        </w:rPr>
        <w:t>A2</w:t>
      </w:r>
      <w:r w:rsidRPr="003947F3">
        <w:rPr>
          <w:color w:val="212121"/>
          <w:spacing w:val="-12"/>
        </w:rPr>
        <w:t xml:space="preserve"> </w:t>
      </w:r>
      <w:r w:rsidRPr="003947F3">
        <w:rPr>
          <w:color w:val="212121"/>
        </w:rPr>
        <w:t>Ansvarl</w:t>
      </w:r>
      <w:r w:rsidR="003947F3" w:rsidRPr="003947F3">
        <w:rPr>
          <w:color w:val="212121"/>
        </w:rPr>
        <w:t>e</w:t>
      </w:r>
      <w:r w:rsidRPr="003947F3">
        <w:rPr>
          <w:color w:val="212121"/>
        </w:rPr>
        <w:t>ge</w:t>
      </w:r>
      <w:r w:rsidRPr="003947F3">
        <w:rPr>
          <w:color w:val="212121"/>
          <w:spacing w:val="-12"/>
        </w:rPr>
        <w:t xml:space="preserve"> </w:t>
      </w:r>
      <w:r w:rsidRPr="003947F3">
        <w:rPr>
          <w:color w:val="212121"/>
        </w:rPr>
        <w:t>i</w:t>
      </w:r>
      <w:r w:rsidRPr="003947F3">
        <w:rPr>
          <w:color w:val="212121"/>
          <w:spacing w:val="-11"/>
        </w:rPr>
        <w:t xml:space="preserve"> </w:t>
      </w:r>
      <w:r w:rsidRPr="003947F3">
        <w:rPr>
          <w:color w:val="212121"/>
          <w:spacing w:val="-2"/>
        </w:rPr>
        <w:t>vallokalet</w:t>
      </w:r>
      <w:r w:rsidRPr="003947F3">
        <w:rPr>
          <w:color w:val="212121"/>
        </w:rPr>
        <w:tab/>
      </w:r>
      <w:r w:rsidRPr="003947F3">
        <w:rPr>
          <w:color w:val="545454"/>
        </w:rPr>
        <w:t>s.</w:t>
      </w:r>
      <w:r w:rsidRPr="003947F3">
        <w:rPr>
          <w:color w:val="545454"/>
          <w:spacing w:val="-4"/>
        </w:rPr>
        <w:t xml:space="preserve"> </w:t>
      </w:r>
      <w:r w:rsidRPr="003947F3">
        <w:rPr>
          <w:color w:val="545454"/>
          <w:spacing w:val="-10"/>
        </w:rPr>
        <w:t>3</w:t>
      </w:r>
    </w:p>
    <w:p w14:paraId="6B1B9EA9" w14:textId="77777777" w:rsidR="004D06A4" w:rsidRPr="003947F3" w:rsidRDefault="007C0AC5">
      <w:pPr>
        <w:pStyle w:val="Brdtekst"/>
        <w:spacing w:before="9"/>
        <w:rPr>
          <w:sz w:val="12"/>
        </w:rPr>
      </w:pPr>
      <w:r w:rsidRPr="003947F3">
        <w:rPr>
          <w:noProof/>
          <w:sz w:val="12"/>
        </w:rPr>
        <mc:AlternateContent>
          <mc:Choice Requires="wps">
            <w:drawing>
              <wp:anchor distT="0" distB="0" distL="0" distR="0" simplePos="0" relativeHeight="251638784" behindDoc="1" locked="0" layoutInCell="1" allowOverlap="1" wp14:anchorId="09D7696F" wp14:editId="27F47841">
                <wp:simplePos x="0" y="0"/>
                <wp:positionH relativeFrom="page">
                  <wp:posOffset>2347883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10" style="position:absolute;margin-left:184.85pt;margin-top:9.2pt;width:771pt;height:.1pt;z-index:-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spid="_x0000_s1026" filled="f" strokecolor="#b1b1b1" strokeweight=".30836mm" path="m9791174,l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BhyffLcAAAACgEAAA8AAAAAAAAAAAAAAAAAcQQAAGRycy9kb3ducmV2LnhtbFBLBQYAAAAA&#10;BAAEAPMAAAB6BQAAAAA=&#10;" w14:anchorId="320F79A1">
                <v:path arrowok="t"/>
                <w10:wrap type="topAndBottom" anchorx="page"/>
              </v:shape>
            </w:pict>
          </mc:Fallback>
        </mc:AlternateContent>
      </w:r>
    </w:p>
    <w:p w14:paraId="1DA29B41" w14:textId="77777777" w:rsidR="004D06A4" w:rsidRPr="003947F3" w:rsidRDefault="004D06A4">
      <w:pPr>
        <w:pStyle w:val="Brdtekst"/>
        <w:spacing w:before="30"/>
        <w:rPr>
          <w:sz w:val="20"/>
        </w:rPr>
      </w:pPr>
    </w:p>
    <w:p w14:paraId="022AC8C9" w14:textId="77777777" w:rsidR="004D06A4" w:rsidRPr="003947F3" w:rsidRDefault="004D06A4">
      <w:pPr>
        <w:pStyle w:val="Brdtekst"/>
        <w:rPr>
          <w:sz w:val="20"/>
        </w:rPr>
        <w:sectPr w:rsidR="004D06A4" w:rsidRPr="003947F3">
          <w:footerReference w:type="default" r:id="rId11"/>
          <w:pgSz w:w="22380" w:h="31660"/>
          <w:pgMar w:top="1420" w:right="3118" w:bottom="780" w:left="1559" w:header="0" w:footer="581" w:gutter="0"/>
          <w:pgNumType w:start="2"/>
          <w:cols w:space="708"/>
        </w:sectPr>
      </w:pPr>
    </w:p>
    <w:p w14:paraId="3E657507" w14:textId="77777777" w:rsidR="004D06A4" w:rsidRPr="003947F3" w:rsidRDefault="007C0AC5">
      <w:pPr>
        <w:pStyle w:val="Overskrift3"/>
      </w:pPr>
      <w:r w:rsidRPr="003947F3">
        <w:rPr>
          <w:noProof/>
        </w:rPr>
        <mc:AlternateContent>
          <mc:Choice Requires="wps">
            <w:drawing>
              <wp:anchor distT="0" distB="0" distL="0" distR="0" simplePos="0" relativeHeight="251623424" behindDoc="0" locked="0" layoutInCell="1" allowOverlap="1" wp14:anchorId="68B6208A" wp14:editId="2E0B408D">
                <wp:simplePos x="0" y="0"/>
                <wp:positionH relativeFrom="page">
                  <wp:posOffset>1043503</wp:posOffset>
                </wp:positionH>
                <wp:positionV relativeFrom="page">
                  <wp:posOffset>2320130</wp:posOffset>
                </wp:positionV>
                <wp:extent cx="12122785" cy="127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11" style="position:absolute;margin-left:82.15pt;margin-top:182.7pt;width:954.55pt;height:.1pt;z-index: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spid="_x0000_s1026" filled="f" strokecolor="#545454" strokeweight=".30836mm" path="m,l12122406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" w14:anchorId="1F4F5D3E">
                <v:path arrowok="t"/>
                <w10:wrap anchorx="page" anchory="page"/>
              </v:shape>
            </w:pict>
          </mc:Fallback>
        </mc:AlternateContent>
      </w:r>
      <w:r w:rsidRPr="003947F3">
        <w:rPr>
          <w:color w:val="212121"/>
        </w:rPr>
        <w:t>B</w:t>
      </w:r>
      <w:r w:rsidRPr="003947F3">
        <w:rPr>
          <w:color w:val="212121"/>
          <w:spacing w:val="2"/>
        </w:rPr>
        <w:t xml:space="preserve"> </w:t>
      </w:r>
      <w:r w:rsidRPr="003947F3">
        <w:rPr>
          <w:color w:val="212121"/>
        </w:rPr>
        <w:t>Opptel</w:t>
      </w:r>
      <w:r w:rsidR="00C51F56">
        <w:rPr>
          <w:color w:val="212121"/>
        </w:rPr>
        <w:t>j</w:t>
      </w:r>
      <w:r w:rsidRPr="003947F3">
        <w:rPr>
          <w:color w:val="212121"/>
        </w:rPr>
        <w:t>ing</w:t>
      </w:r>
      <w:r w:rsidRPr="003947F3">
        <w:rPr>
          <w:color w:val="212121"/>
          <w:spacing w:val="2"/>
        </w:rPr>
        <w:t xml:space="preserve"> </w:t>
      </w:r>
      <w:r w:rsidRPr="003947F3">
        <w:rPr>
          <w:color w:val="212121"/>
        </w:rPr>
        <w:t>av</w:t>
      </w:r>
      <w:r w:rsidRPr="003947F3">
        <w:rPr>
          <w:color w:val="212121"/>
          <w:spacing w:val="3"/>
        </w:rPr>
        <w:t xml:space="preserve"> </w:t>
      </w:r>
      <w:r w:rsidRPr="003947F3">
        <w:rPr>
          <w:color w:val="212121"/>
          <w:spacing w:val="-2"/>
        </w:rPr>
        <w:t>stemmese</w:t>
      </w:r>
      <w:r w:rsidR="00C51F56">
        <w:rPr>
          <w:color w:val="212121"/>
          <w:spacing w:val="-2"/>
        </w:rPr>
        <w:t>t</w:t>
      </w:r>
      <w:r w:rsidRPr="003947F3">
        <w:rPr>
          <w:color w:val="212121"/>
          <w:spacing w:val="-2"/>
        </w:rPr>
        <w:t>l</w:t>
      </w:r>
      <w:r w:rsidR="00C51F56">
        <w:rPr>
          <w:color w:val="212121"/>
          <w:spacing w:val="-2"/>
        </w:rPr>
        <w:t>a</w:t>
      </w:r>
      <w:r w:rsidRPr="003947F3">
        <w:rPr>
          <w:color w:val="212121"/>
          <w:spacing w:val="-2"/>
        </w:rPr>
        <w:t>r</w:t>
      </w:r>
    </w:p>
    <w:p w14:paraId="55475540" w14:textId="77777777" w:rsidR="004D06A4" w:rsidRPr="003947F3" w:rsidRDefault="007C0AC5">
      <w:pPr>
        <w:pStyle w:val="Brdtekst"/>
        <w:spacing w:before="199"/>
        <w:ind w:left="2129"/>
      </w:pPr>
      <w:r w:rsidRPr="003947F3">
        <w:rPr>
          <w:noProof/>
        </w:rPr>
        <mc:AlternateContent>
          <mc:Choice Requires="wps">
            <w:drawing>
              <wp:anchor distT="0" distB="0" distL="0" distR="0" simplePos="0" relativeHeight="251624448" behindDoc="0" locked="0" layoutInCell="1" allowOverlap="1" wp14:anchorId="00B822B7" wp14:editId="33187084">
                <wp:simplePos x="0" y="0"/>
                <wp:positionH relativeFrom="page">
                  <wp:posOffset>2347883</wp:posOffset>
                </wp:positionH>
                <wp:positionV relativeFrom="paragraph">
                  <wp:posOffset>522578</wp:posOffset>
                </wp:positionV>
                <wp:extent cx="9791700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12" style="position:absolute;margin-left:184.85pt;margin-top:41.15pt;width:771pt;height:.1pt;z-index: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spid="_x0000_s1026" filled="f" strokecolor="#b1b1b1" strokeweight=".30836mm" path="m9791174,l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" w14:anchorId="2ACF798D">
                <v:path arrowok="t"/>
                <w10:wrap anchorx="page"/>
              </v:shape>
            </w:pict>
          </mc:Fallback>
        </mc:AlternateContent>
      </w:r>
      <w:r w:rsidRPr="003947F3">
        <w:rPr>
          <w:color w:val="212121"/>
        </w:rPr>
        <w:t>B1</w:t>
      </w:r>
      <w:r w:rsidRPr="003947F3">
        <w:rPr>
          <w:color w:val="212121"/>
          <w:spacing w:val="-15"/>
        </w:rPr>
        <w:t xml:space="preserve"> </w:t>
      </w:r>
      <w:r w:rsidRPr="003947F3">
        <w:rPr>
          <w:color w:val="212121"/>
        </w:rPr>
        <w:t>Godkjente</w:t>
      </w:r>
      <w:r w:rsidRPr="003947F3">
        <w:rPr>
          <w:color w:val="212121"/>
          <w:spacing w:val="-15"/>
        </w:rPr>
        <w:t xml:space="preserve"> </w:t>
      </w:r>
      <w:r w:rsidRPr="003947F3">
        <w:rPr>
          <w:color w:val="212121"/>
          <w:spacing w:val="-2"/>
        </w:rPr>
        <w:t>stemmeg</w:t>
      </w:r>
      <w:r w:rsidR="00C51F56">
        <w:rPr>
          <w:color w:val="212121"/>
          <w:spacing w:val="-2"/>
        </w:rPr>
        <w:t>jevingar</w:t>
      </w:r>
    </w:p>
    <w:p w14:paraId="2C9E6293" w14:textId="77777777" w:rsidR="004D06A4" w:rsidRPr="00C51F56" w:rsidRDefault="007C0AC5">
      <w:pPr>
        <w:pStyle w:val="Brdtekst"/>
        <w:spacing w:before="364" w:line="439" w:lineRule="auto"/>
        <w:ind w:left="2129"/>
      </w:pPr>
      <w:r w:rsidRPr="003947F3">
        <w:rPr>
          <w:noProof/>
        </w:rPr>
        <mc:AlternateContent>
          <mc:Choice Requires="wps">
            <w:drawing>
              <wp:anchor distT="0" distB="0" distL="0" distR="0" simplePos="0" relativeHeight="251635712" behindDoc="1" locked="0" layoutInCell="1" allowOverlap="1" wp14:anchorId="4BA14DF9" wp14:editId="06391C85">
                <wp:simplePos x="0" y="0"/>
                <wp:positionH relativeFrom="page">
                  <wp:posOffset>2347883</wp:posOffset>
                </wp:positionH>
                <wp:positionV relativeFrom="paragraph">
                  <wp:posOffset>627496</wp:posOffset>
                </wp:positionV>
                <wp:extent cx="9791700" cy="127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13" style="position:absolute;margin-left:184.85pt;margin-top:49.4pt;width:771pt;height:.1pt;z-index:-25168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spid="_x0000_s1026" filled="f" strokecolor="#b1b1b1" strokeweight=".30836mm" path="m9791174,l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HHnGoTcAAAACgEAAA8AAAAAAAAAAAAAAAAAcQQAAGRycy9kb3ducmV2LnhtbFBLBQYAAAAA&#10;BAAEAPMAAAB6BQAAAAA=&#10;" w14:anchorId="36D70D14">
                <v:path arrowok="t"/>
                <w10:wrap anchorx="page"/>
              </v:shape>
            </w:pict>
          </mc:Fallback>
        </mc:AlternateContent>
      </w:r>
      <w:r w:rsidRPr="003947F3">
        <w:rPr>
          <w:noProof/>
        </w:rPr>
        <mc:AlternateContent>
          <mc:Choice Requires="wps">
            <w:drawing>
              <wp:anchor distT="0" distB="0" distL="0" distR="0" simplePos="0" relativeHeight="251636736" behindDoc="1" locked="0" layoutInCell="1" allowOverlap="1" wp14:anchorId="5807C806" wp14:editId="3D916060">
                <wp:simplePos x="0" y="0"/>
                <wp:positionH relativeFrom="page">
                  <wp:posOffset>2347883</wp:posOffset>
                </wp:positionH>
                <wp:positionV relativeFrom="paragraph">
                  <wp:posOffset>1138146</wp:posOffset>
                </wp:positionV>
                <wp:extent cx="9791700" cy="127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14" style="position:absolute;margin-left:184.85pt;margin-top:89.6pt;width:771pt;height:.1pt;z-index:-25167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spid="_x0000_s1026" filled="f" strokecolor="#b1b1b1" strokeweight=".30836mm" path="m9791174,l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" w14:anchorId="40F24688">
                <v:path arrowok="t"/>
                <w10:wrap anchorx="page"/>
              </v:shape>
            </w:pict>
          </mc:Fallback>
        </mc:AlternateContent>
      </w:r>
      <w:r w:rsidRPr="00C51F56">
        <w:rPr>
          <w:color w:val="212121"/>
        </w:rPr>
        <w:t>B2</w:t>
      </w:r>
      <w:r w:rsidRPr="00C51F56">
        <w:rPr>
          <w:color w:val="212121"/>
          <w:spacing w:val="-16"/>
        </w:rPr>
        <w:t xml:space="preserve"> </w:t>
      </w:r>
      <w:r w:rsidRPr="00C51F56">
        <w:rPr>
          <w:color w:val="212121"/>
        </w:rPr>
        <w:t>Sam</w:t>
      </w:r>
      <w:r w:rsidR="00C51F56" w:rsidRPr="00C51F56">
        <w:rPr>
          <w:color w:val="212121"/>
        </w:rPr>
        <w:t>a</w:t>
      </w:r>
      <w:r w:rsidRPr="00C51F56">
        <w:rPr>
          <w:color w:val="212121"/>
        </w:rPr>
        <w:t>nli</w:t>
      </w:r>
      <w:r w:rsidR="00C51F56" w:rsidRPr="00C51F56">
        <w:rPr>
          <w:color w:val="212121"/>
        </w:rPr>
        <w:t>k</w:t>
      </w:r>
      <w:r w:rsidRPr="00C51F56">
        <w:rPr>
          <w:color w:val="212121"/>
        </w:rPr>
        <w:t>ning</w:t>
      </w:r>
      <w:r w:rsidRPr="00C51F56">
        <w:rPr>
          <w:color w:val="212121"/>
          <w:spacing w:val="-16"/>
        </w:rPr>
        <w:t xml:space="preserve"> </w:t>
      </w:r>
      <w:r w:rsidRPr="00C51F56">
        <w:rPr>
          <w:color w:val="212121"/>
        </w:rPr>
        <w:t>av</w:t>
      </w:r>
      <w:r w:rsidRPr="00C51F56">
        <w:rPr>
          <w:color w:val="212121"/>
          <w:spacing w:val="-16"/>
        </w:rPr>
        <w:t xml:space="preserve"> </w:t>
      </w:r>
      <w:r w:rsidRPr="00C51F56">
        <w:rPr>
          <w:color w:val="212121"/>
        </w:rPr>
        <w:t>godkjen</w:t>
      </w:r>
      <w:r w:rsidR="00C51F56" w:rsidRPr="00C51F56">
        <w:rPr>
          <w:color w:val="212121"/>
        </w:rPr>
        <w:t>d</w:t>
      </w:r>
      <w:r w:rsidRPr="00C51F56">
        <w:rPr>
          <w:color w:val="212121"/>
        </w:rPr>
        <w:t>e</w:t>
      </w:r>
      <w:r w:rsidRPr="00C51F56">
        <w:rPr>
          <w:color w:val="212121"/>
          <w:spacing w:val="-16"/>
        </w:rPr>
        <w:t xml:space="preserve"> </w:t>
      </w:r>
      <w:r w:rsidRPr="00C51F56">
        <w:rPr>
          <w:color w:val="212121"/>
        </w:rPr>
        <w:t>stemmeg</w:t>
      </w:r>
      <w:r w:rsidR="00C51F56" w:rsidRPr="00C51F56">
        <w:rPr>
          <w:color w:val="212121"/>
        </w:rPr>
        <w:t>jevingar</w:t>
      </w:r>
      <w:r w:rsidRPr="00C51F56">
        <w:rPr>
          <w:color w:val="212121"/>
          <w:spacing w:val="-16"/>
        </w:rPr>
        <w:t xml:space="preserve"> </w:t>
      </w:r>
      <w:r w:rsidRPr="00C51F56">
        <w:rPr>
          <w:color w:val="212121"/>
        </w:rPr>
        <w:t>og</w:t>
      </w:r>
      <w:r w:rsidRPr="00C51F56">
        <w:rPr>
          <w:color w:val="212121"/>
          <w:spacing w:val="-16"/>
        </w:rPr>
        <w:t xml:space="preserve"> </w:t>
      </w:r>
      <w:r w:rsidRPr="00C51F56">
        <w:rPr>
          <w:color w:val="212121"/>
        </w:rPr>
        <w:t>stemmese</w:t>
      </w:r>
      <w:r w:rsidR="00C51F56" w:rsidRPr="00C51F56">
        <w:rPr>
          <w:color w:val="212121"/>
        </w:rPr>
        <w:t>t</w:t>
      </w:r>
      <w:r w:rsidRPr="00C51F56">
        <w:rPr>
          <w:color w:val="212121"/>
        </w:rPr>
        <w:t>l</w:t>
      </w:r>
      <w:r w:rsidR="00C51F56">
        <w:rPr>
          <w:color w:val="212121"/>
        </w:rPr>
        <w:t>a</w:t>
      </w:r>
      <w:r w:rsidRPr="00C51F56">
        <w:rPr>
          <w:color w:val="212121"/>
        </w:rPr>
        <w:t>r B3 Første tel</w:t>
      </w:r>
      <w:r w:rsidR="00F01CF7">
        <w:rPr>
          <w:color w:val="212121"/>
        </w:rPr>
        <w:t>j</w:t>
      </w:r>
      <w:r w:rsidRPr="00C51F56">
        <w:rPr>
          <w:color w:val="212121"/>
        </w:rPr>
        <w:t>ing</w:t>
      </w:r>
    </w:p>
    <w:p w14:paraId="53387193" w14:textId="77777777" w:rsidR="004D06A4" w:rsidRPr="003947F3" w:rsidRDefault="007C0AC5">
      <w:pPr>
        <w:pStyle w:val="Overskrift3"/>
        <w:spacing w:before="213"/>
      </w:pPr>
      <w:r w:rsidRPr="003947F3">
        <w:rPr>
          <w:color w:val="212121"/>
        </w:rPr>
        <w:t>C</w:t>
      </w:r>
      <w:r w:rsidRPr="003947F3">
        <w:rPr>
          <w:color w:val="212121"/>
          <w:spacing w:val="1"/>
        </w:rPr>
        <w:t xml:space="preserve"> </w:t>
      </w:r>
      <w:r w:rsidRPr="003947F3">
        <w:rPr>
          <w:color w:val="212121"/>
        </w:rPr>
        <w:t>Stemmeg</w:t>
      </w:r>
      <w:r w:rsidR="00F01CF7">
        <w:rPr>
          <w:color w:val="212121"/>
        </w:rPr>
        <w:t>jevingar</w:t>
      </w:r>
      <w:r w:rsidRPr="003947F3">
        <w:rPr>
          <w:color w:val="212121"/>
          <w:spacing w:val="1"/>
        </w:rPr>
        <w:t xml:space="preserve"> </w:t>
      </w:r>
      <w:r w:rsidRPr="003947F3">
        <w:rPr>
          <w:color w:val="212121"/>
        </w:rPr>
        <w:t>i</w:t>
      </w:r>
      <w:r w:rsidRPr="003947F3">
        <w:rPr>
          <w:color w:val="212121"/>
          <w:spacing w:val="2"/>
        </w:rPr>
        <w:t xml:space="preserve"> </w:t>
      </w:r>
      <w:r w:rsidRPr="003947F3">
        <w:rPr>
          <w:color w:val="212121"/>
          <w:spacing w:val="-2"/>
        </w:rPr>
        <w:t>konvolutt</w:t>
      </w:r>
    </w:p>
    <w:p w14:paraId="3769FBE1" w14:textId="77777777" w:rsidR="004D06A4" w:rsidRPr="003947F3" w:rsidRDefault="007C0AC5">
      <w:pPr>
        <w:pStyle w:val="Brdtekst"/>
        <w:spacing w:before="199"/>
        <w:ind w:left="2129"/>
      </w:pPr>
      <w:r w:rsidRPr="003947F3">
        <w:rPr>
          <w:noProof/>
        </w:rPr>
        <mc:AlternateContent>
          <mc:Choice Requires="wps">
            <w:drawing>
              <wp:anchor distT="0" distB="0" distL="0" distR="0" simplePos="0" relativeHeight="251627520" behindDoc="0" locked="0" layoutInCell="1" allowOverlap="1" wp14:anchorId="0D2B26AF" wp14:editId="4B77B8F4">
                <wp:simplePos x="0" y="0"/>
                <wp:positionH relativeFrom="page">
                  <wp:posOffset>2347883</wp:posOffset>
                </wp:positionH>
                <wp:positionV relativeFrom="paragraph">
                  <wp:posOffset>522757</wp:posOffset>
                </wp:positionV>
                <wp:extent cx="9791700" cy="127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15" style="position:absolute;margin-left:184.85pt;margin-top:41.15pt;width:771pt;height:.1pt;z-index: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spid="_x0000_s1026" filled="f" strokecolor="#b1b1b1" strokeweight=".30836mm" path="m9791174,l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" w14:anchorId="5D712138">
                <v:path arrowok="t"/>
                <w10:wrap anchorx="page"/>
              </v:shape>
            </w:pict>
          </mc:Fallback>
        </mc:AlternateContent>
      </w:r>
      <w:r w:rsidRPr="003947F3">
        <w:rPr>
          <w:color w:val="212121"/>
          <w:spacing w:val="-2"/>
        </w:rPr>
        <w:t>C1</w:t>
      </w:r>
      <w:r w:rsidRPr="003947F3">
        <w:rPr>
          <w:color w:val="212121"/>
          <w:spacing w:val="-6"/>
        </w:rPr>
        <w:t xml:space="preserve"> </w:t>
      </w:r>
      <w:r w:rsidR="00F01CF7">
        <w:rPr>
          <w:color w:val="212121"/>
          <w:spacing w:val="-2"/>
        </w:rPr>
        <w:t>T</w:t>
      </w:r>
      <w:r w:rsidRPr="003947F3">
        <w:rPr>
          <w:color w:val="212121"/>
          <w:spacing w:val="-2"/>
        </w:rPr>
        <w:t>al</w:t>
      </w:r>
      <w:r w:rsidR="00F01CF7">
        <w:rPr>
          <w:color w:val="212121"/>
          <w:spacing w:val="-2"/>
        </w:rPr>
        <w:t xml:space="preserve"> på</w:t>
      </w:r>
      <w:r w:rsidRPr="003947F3">
        <w:rPr>
          <w:color w:val="212121"/>
          <w:spacing w:val="-6"/>
        </w:rPr>
        <w:t xml:space="preserve"> </w:t>
      </w:r>
      <w:r w:rsidRPr="003947F3">
        <w:rPr>
          <w:color w:val="212121"/>
          <w:spacing w:val="-2"/>
        </w:rPr>
        <w:t>stemme</w:t>
      </w:r>
      <w:r w:rsidR="00F01CF7">
        <w:rPr>
          <w:color w:val="212121"/>
          <w:spacing w:val="-2"/>
        </w:rPr>
        <w:t>gjevingar</w:t>
      </w:r>
      <w:r w:rsidRPr="003947F3">
        <w:rPr>
          <w:color w:val="212121"/>
          <w:spacing w:val="-6"/>
        </w:rPr>
        <w:t xml:space="preserve"> </w:t>
      </w:r>
      <w:r w:rsidRPr="003947F3">
        <w:rPr>
          <w:color w:val="212121"/>
          <w:spacing w:val="-2"/>
        </w:rPr>
        <w:t>i</w:t>
      </w:r>
      <w:r w:rsidRPr="003947F3">
        <w:rPr>
          <w:color w:val="212121"/>
          <w:spacing w:val="-6"/>
        </w:rPr>
        <w:t xml:space="preserve"> </w:t>
      </w:r>
      <w:r w:rsidRPr="003947F3">
        <w:rPr>
          <w:color w:val="212121"/>
          <w:spacing w:val="-2"/>
        </w:rPr>
        <w:t>konvolutt</w:t>
      </w:r>
    </w:p>
    <w:p w14:paraId="77F0BAA8" w14:textId="77777777" w:rsidR="004D06A4" w:rsidRPr="003947F3" w:rsidRDefault="004D06A4">
      <w:pPr>
        <w:pStyle w:val="Brdtekst"/>
        <w:spacing w:before="139"/>
      </w:pPr>
    </w:p>
    <w:p w14:paraId="6935A9A7" w14:textId="77777777" w:rsidR="004D06A4" w:rsidRPr="003947F3" w:rsidRDefault="007C0AC5">
      <w:pPr>
        <w:pStyle w:val="Overskrift3"/>
        <w:spacing w:before="0"/>
      </w:pPr>
      <w:r w:rsidRPr="003947F3">
        <w:rPr>
          <w:color w:val="212121"/>
        </w:rPr>
        <w:t>D</w:t>
      </w:r>
      <w:r w:rsidRPr="003947F3">
        <w:rPr>
          <w:color w:val="212121"/>
          <w:spacing w:val="2"/>
        </w:rPr>
        <w:t xml:space="preserve"> </w:t>
      </w:r>
      <w:r w:rsidRPr="003947F3">
        <w:rPr>
          <w:color w:val="212121"/>
          <w:spacing w:val="-2"/>
        </w:rPr>
        <w:t>Godkjenning</w:t>
      </w:r>
    </w:p>
    <w:p w14:paraId="4ABA57CA" w14:textId="77777777" w:rsidR="004D06A4" w:rsidRPr="003947F3" w:rsidRDefault="007C0AC5">
      <w:pPr>
        <w:pStyle w:val="Brdtekst"/>
        <w:spacing w:before="199" w:line="439" w:lineRule="auto"/>
        <w:ind w:left="2129" w:right="5708"/>
      </w:pPr>
      <w:r w:rsidRPr="003947F3">
        <w:rPr>
          <w:noProof/>
        </w:rPr>
        <mc:AlternateContent>
          <mc:Choice Requires="wps">
            <w:drawing>
              <wp:anchor distT="0" distB="0" distL="0" distR="0" simplePos="0" relativeHeight="251625472" behindDoc="0" locked="0" layoutInCell="1" allowOverlap="1" wp14:anchorId="4AFF3704" wp14:editId="3BEE6E25">
                <wp:simplePos x="0" y="0"/>
                <wp:positionH relativeFrom="page">
                  <wp:posOffset>2347883</wp:posOffset>
                </wp:positionH>
                <wp:positionV relativeFrom="paragraph">
                  <wp:posOffset>1033534</wp:posOffset>
                </wp:positionV>
                <wp:extent cx="9791700" cy="127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16" style="position:absolute;margin-left:184.85pt;margin-top:81.4pt;width:771pt;height:.1pt;z-index: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spid="_x0000_s1026" filled="f" strokecolor="#b1b1b1" strokeweight=".30836mm" path="m9791174,l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" w14:anchorId="7240DF6E">
                <v:path arrowok="t"/>
                <w10:wrap anchorx="page"/>
              </v:shape>
            </w:pict>
          </mc:Fallback>
        </mc:AlternateContent>
      </w:r>
      <w:r w:rsidRPr="003947F3">
        <w:rPr>
          <w:noProof/>
        </w:rPr>
        <mc:AlternateContent>
          <mc:Choice Requires="wps">
            <w:drawing>
              <wp:anchor distT="0" distB="0" distL="0" distR="0" simplePos="0" relativeHeight="251626496" behindDoc="0" locked="0" layoutInCell="1" allowOverlap="1" wp14:anchorId="4504452D" wp14:editId="4FDEB0FB">
                <wp:simplePos x="0" y="0"/>
                <wp:positionH relativeFrom="page">
                  <wp:posOffset>2347883</wp:posOffset>
                </wp:positionH>
                <wp:positionV relativeFrom="paragraph">
                  <wp:posOffset>522883</wp:posOffset>
                </wp:positionV>
                <wp:extent cx="9791700" cy="127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17" style="position:absolute;margin-left:184.85pt;margin-top:41.15pt;width:771pt;height:.1pt;z-index: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spid="_x0000_s1026" filled="f" strokecolor="#b1b1b1" strokeweight=".30836mm" path="m9791174,l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" w14:anchorId="289E83CB">
                <v:path arrowok="t"/>
                <w10:wrap anchorx="page"/>
              </v:shape>
            </w:pict>
          </mc:Fallback>
        </mc:AlternateContent>
      </w:r>
      <w:r w:rsidRPr="003947F3">
        <w:rPr>
          <w:color w:val="212121"/>
        </w:rPr>
        <w:t>D1</w:t>
      </w:r>
      <w:r w:rsidRPr="003947F3">
        <w:rPr>
          <w:color w:val="212121"/>
          <w:spacing w:val="-18"/>
        </w:rPr>
        <w:t xml:space="preserve"> </w:t>
      </w:r>
      <w:r w:rsidRPr="003947F3">
        <w:rPr>
          <w:color w:val="212121"/>
        </w:rPr>
        <w:t>Merknad</w:t>
      </w:r>
      <w:r w:rsidRPr="003947F3">
        <w:rPr>
          <w:color w:val="212121"/>
          <w:spacing w:val="-17"/>
        </w:rPr>
        <w:t xml:space="preserve"> </w:t>
      </w:r>
      <w:r w:rsidRPr="003947F3">
        <w:rPr>
          <w:color w:val="212121"/>
        </w:rPr>
        <w:t>fr</w:t>
      </w:r>
      <w:r w:rsidR="007D6A5D">
        <w:rPr>
          <w:color w:val="212121"/>
        </w:rPr>
        <w:t>å</w:t>
      </w:r>
      <w:r w:rsidRPr="003947F3">
        <w:rPr>
          <w:color w:val="212121"/>
          <w:spacing w:val="-18"/>
        </w:rPr>
        <w:t xml:space="preserve"> </w:t>
      </w:r>
      <w:r w:rsidRPr="003947F3">
        <w:rPr>
          <w:color w:val="212121"/>
        </w:rPr>
        <w:t>vallokalet</w:t>
      </w:r>
      <w:r w:rsidR="00B93878">
        <w:rPr>
          <w:color w:val="212121"/>
        </w:rPr>
        <w:t xml:space="preserve">  </w:t>
      </w:r>
      <w:r w:rsidRPr="003947F3">
        <w:rPr>
          <w:color w:val="212121"/>
        </w:rPr>
        <w:t xml:space="preserve"> D2 Signering</w:t>
      </w:r>
    </w:p>
    <w:p w14:paraId="69C6BE57" w14:textId="77777777" w:rsidR="004D06A4" w:rsidRPr="003947F3" w:rsidRDefault="007C0AC5">
      <w:pPr>
        <w:spacing w:before="341"/>
        <w:rPr>
          <w:sz w:val="35"/>
        </w:rPr>
      </w:pPr>
      <w:r w:rsidRPr="003947F3">
        <w:br w:type="column"/>
      </w:r>
    </w:p>
    <w:p w14:paraId="08810745" w14:textId="77777777" w:rsidR="004D06A4" w:rsidRPr="003947F3" w:rsidRDefault="007C0AC5">
      <w:pPr>
        <w:pStyle w:val="Brdtekst"/>
        <w:ind w:right="143"/>
        <w:jc w:val="right"/>
      </w:pPr>
      <w:r w:rsidRPr="003947F3">
        <w:rPr>
          <w:color w:val="545454"/>
        </w:rPr>
        <w:t>s.</w:t>
      </w:r>
      <w:r w:rsidRPr="003947F3">
        <w:rPr>
          <w:color w:val="545454"/>
          <w:spacing w:val="-4"/>
        </w:rPr>
        <w:t xml:space="preserve"> </w:t>
      </w:r>
      <w:r w:rsidRPr="003947F3">
        <w:rPr>
          <w:color w:val="545454"/>
          <w:spacing w:val="-12"/>
        </w:rPr>
        <w:t>3</w:t>
      </w:r>
    </w:p>
    <w:p w14:paraId="5900989D" w14:textId="77777777" w:rsidR="004D06A4" w:rsidRPr="003947F3" w:rsidRDefault="007C0AC5">
      <w:pPr>
        <w:pStyle w:val="Brdtekst"/>
        <w:spacing w:before="364"/>
        <w:ind w:right="143"/>
        <w:jc w:val="right"/>
      </w:pPr>
      <w:r w:rsidRPr="003947F3">
        <w:rPr>
          <w:color w:val="545454"/>
        </w:rPr>
        <w:t>s.</w:t>
      </w:r>
      <w:r w:rsidRPr="003947F3">
        <w:rPr>
          <w:color w:val="545454"/>
          <w:spacing w:val="-4"/>
        </w:rPr>
        <w:t xml:space="preserve"> </w:t>
      </w:r>
      <w:r w:rsidRPr="003947F3">
        <w:rPr>
          <w:color w:val="545454"/>
          <w:spacing w:val="-12"/>
        </w:rPr>
        <w:t>3</w:t>
      </w:r>
    </w:p>
    <w:p w14:paraId="06EBA1DF" w14:textId="77777777" w:rsidR="004D06A4" w:rsidRPr="003947F3" w:rsidRDefault="007C0AC5">
      <w:pPr>
        <w:pStyle w:val="Brdtekst"/>
        <w:spacing w:before="365"/>
        <w:ind w:right="143"/>
        <w:jc w:val="right"/>
      </w:pPr>
      <w:r w:rsidRPr="003947F3">
        <w:rPr>
          <w:color w:val="545454"/>
        </w:rPr>
        <w:t>s.</w:t>
      </w:r>
      <w:r w:rsidRPr="003947F3">
        <w:rPr>
          <w:color w:val="545454"/>
          <w:spacing w:val="-4"/>
        </w:rPr>
        <w:t xml:space="preserve"> </w:t>
      </w:r>
      <w:r w:rsidRPr="003947F3">
        <w:rPr>
          <w:color w:val="545454"/>
          <w:spacing w:val="-12"/>
        </w:rPr>
        <w:t>4</w:t>
      </w:r>
    </w:p>
    <w:p w14:paraId="18AD8B88" w14:textId="77777777" w:rsidR="004D06A4" w:rsidRPr="003947F3" w:rsidRDefault="004D06A4">
      <w:pPr>
        <w:pStyle w:val="Brdtekst"/>
      </w:pPr>
    </w:p>
    <w:p w14:paraId="54CE97A1" w14:textId="77777777" w:rsidR="004D06A4" w:rsidRPr="003947F3" w:rsidRDefault="004D06A4">
      <w:pPr>
        <w:pStyle w:val="Brdtekst"/>
        <w:spacing w:before="375"/>
      </w:pPr>
    </w:p>
    <w:p w14:paraId="149BD04F" w14:textId="77777777" w:rsidR="004D06A4" w:rsidRPr="003947F3" w:rsidRDefault="007C0AC5">
      <w:pPr>
        <w:pStyle w:val="Brdtekst"/>
        <w:spacing w:before="1"/>
        <w:ind w:right="143"/>
        <w:jc w:val="right"/>
      </w:pPr>
      <w:r w:rsidRPr="003947F3">
        <w:rPr>
          <w:color w:val="545454"/>
        </w:rPr>
        <w:t>s.</w:t>
      </w:r>
      <w:r w:rsidRPr="003947F3">
        <w:rPr>
          <w:color w:val="545454"/>
          <w:spacing w:val="-4"/>
        </w:rPr>
        <w:t xml:space="preserve"> </w:t>
      </w:r>
      <w:r w:rsidRPr="003947F3">
        <w:rPr>
          <w:color w:val="545454"/>
          <w:spacing w:val="-12"/>
        </w:rPr>
        <w:t>5</w:t>
      </w:r>
    </w:p>
    <w:p w14:paraId="389331DA" w14:textId="77777777" w:rsidR="004D06A4" w:rsidRPr="003947F3" w:rsidRDefault="004D06A4">
      <w:pPr>
        <w:pStyle w:val="Brdtekst"/>
      </w:pPr>
    </w:p>
    <w:p w14:paraId="01EC5928" w14:textId="77777777" w:rsidR="004D06A4" w:rsidRPr="003947F3" w:rsidRDefault="004D06A4">
      <w:pPr>
        <w:pStyle w:val="Brdtekst"/>
        <w:spacing w:before="375"/>
      </w:pPr>
    </w:p>
    <w:p w14:paraId="632508A7" w14:textId="77777777" w:rsidR="004D06A4" w:rsidRPr="003947F3" w:rsidRDefault="007C0AC5">
      <w:pPr>
        <w:pStyle w:val="Brdtekst"/>
        <w:spacing w:before="1"/>
        <w:ind w:right="143"/>
        <w:jc w:val="right"/>
      </w:pPr>
      <w:r w:rsidRPr="003947F3">
        <w:rPr>
          <w:color w:val="545454"/>
        </w:rPr>
        <w:t>s.</w:t>
      </w:r>
      <w:r w:rsidRPr="003947F3">
        <w:rPr>
          <w:color w:val="545454"/>
          <w:spacing w:val="-4"/>
        </w:rPr>
        <w:t xml:space="preserve"> </w:t>
      </w:r>
      <w:r w:rsidRPr="003947F3">
        <w:rPr>
          <w:color w:val="545454"/>
          <w:spacing w:val="-12"/>
        </w:rPr>
        <w:t>5</w:t>
      </w:r>
    </w:p>
    <w:p w14:paraId="1EC9E68F" w14:textId="77777777" w:rsidR="004D06A4" w:rsidRPr="003947F3" w:rsidRDefault="007C0AC5">
      <w:pPr>
        <w:pStyle w:val="Brdtekst"/>
        <w:spacing w:before="364"/>
        <w:ind w:right="143"/>
        <w:jc w:val="right"/>
      </w:pPr>
      <w:r w:rsidRPr="003947F3">
        <w:rPr>
          <w:color w:val="545454"/>
        </w:rPr>
        <w:t>s.</w:t>
      </w:r>
      <w:r w:rsidRPr="003947F3">
        <w:rPr>
          <w:color w:val="545454"/>
          <w:spacing w:val="-4"/>
        </w:rPr>
        <w:t xml:space="preserve"> </w:t>
      </w:r>
      <w:r w:rsidRPr="003947F3">
        <w:rPr>
          <w:color w:val="545454"/>
          <w:spacing w:val="-12"/>
        </w:rPr>
        <w:t>5</w:t>
      </w:r>
    </w:p>
    <w:p w14:paraId="429EB80B" w14:textId="77777777" w:rsidR="004D06A4" w:rsidRPr="003947F3" w:rsidRDefault="004D06A4">
      <w:pPr>
        <w:pStyle w:val="Brdtekst"/>
        <w:jc w:val="right"/>
        <w:sectPr w:rsidR="004D06A4" w:rsidRPr="003947F3">
          <w:type w:val="continuous"/>
          <w:pgSz w:w="22380" w:h="31660"/>
          <w:pgMar w:top="1400" w:right="3118" w:bottom="280" w:left="1559" w:header="0" w:footer="581" w:gutter="0"/>
          <w:cols w:num="2" w:space="708" w:equalWidth="0">
            <w:col w:w="12053" w:space="3314"/>
            <w:col w:w="2336"/>
          </w:cols>
        </w:sectPr>
      </w:pPr>
    </w:p>
    <w:p w14:paraId="5E074B65" w14:textId="77777777" w:rsidR="004D06A4" w:rsidRPr="003947F3" w:rsidRDefault="007C0AC5">
      <w:pPr>
        <w:pStyle w:val="Overskrift1"/>
        <w:spacing w:line="699" w:lineRule="exact"/>
      </w:pPr>
      <w:r w:rsidRPr="003947F3">
        <w:rPr>
          <w:color w:val="67618B"/>
          <w:spacing w:val="-2"/>
        </w:rPr>
        <w:lastRenderedPageBreak/>
        <w:t>A</w:t>
      </w:r>
      <w:r w:rsidRPr="003947F3">
        <w:rPr>
          <w:color w:val="67618B"/>
          <w:spacing w:val="-31"/>
        </w:rPr>
        <w:t xml:space="preserve"> </w:t>
      </w:r>
      <w:r w:rsidRPr="003947F3">
        <w:rPr>
          <w:color w:val="67618B"/>
          <w:spacing w:val="-2"/>
        </w:rPr>
        <w:t>Administrative</w:t>
      </w:r>
      <w:r w:rsidRPr="003947F3">
        <w:rPr>
          <w:color w:val="67618B"/>
          <w:spacing w:val="-31"/>
        </w:rPr>
        <w:t xml:space="preserve"> </w:t>
      </w:r>
      <w:r w:rsidRPr="003947F3">
        <w:rPr>
          <w:color w:val="67618B"/>
          <w:spacing w:val="-2"/>
        </w:rPr>
        <w:t>forhold</w:t>
      </w:r>
    </w:p>
    <w:p w14:paraId="58E453E2" w14:textId="77777777" w:rsidR="004D06A4" w:rsidRPr="003947F3" w:rsidRDefault="007C0AC5">
      <w:pPr>
        <w:pStyle w:val="Overskrift2"/>
        <w:spacing w:before="348"/>
      </w:pPr>
      <w:r w:rsidRPr="003947F3">
        <w:rPr>
          <w:color w:val="212121"/>
          <w:w w:val="80"/>
        </w:rPr>
        <w:t>A1</w:t>
      </w:r>
      <w:r w:rsidRPr="003947F3">
        <w:rPr>
          <w:color w:val="212121"/>
          <w:spacing w:val="-11"/>
        </w:rPr>
        <w:t xml:space="preserve"> </w:t>
      </w:r>
      <w:r w:rsidRPr="003947F3">
        <w:rPr>
          <w:color w:val="212121"/>
          <w:spacing w:val="-2"/>
        </w:rPr>
        <w:t>Nøkkelinformasjon</w:t>
      </w:r>
    </w:p>
    <w:p w14:paraId="4A72D80C" w14:textId="77777777" w:rsidR="004D06A4" w:rsidRPr="003947F3" w:rsidRDefault="004D06A4">
      <w:pPr>
        <w:pStyle w:val="Brdtekst"/>
        <w:spacing w:before="30"/>
        <w:rPr>
          <w:rFonts w:ascii="Arial"/>
        </w:rPr>
      </w:pPr>
    </w:p>
    <w:p w14:paraId="32D7211F" w14:textId="77777777" w:rsidR="004D06A4" w:rsidRPr="003947F3" w:rsidRDefault="007C0AC5" w:rsidP="007F2972">
      <w:pPr>
        <w:pStyle w:val="Brdtekst"/>
        <w:spacing w:line="468" w:lineRule="auto"/>
        <w:ind w:left="80" w:right="15860" w:firstLine="41"/>
        <w:jc w:val="right"/>
      </w:pPr>
      <w:r w:rsidRPr="003947F3">
        <w:rPr>
          <w:color w:val="212121"/>
          <w:spacing w:val="-2"/>
        </w:rPr>
        <w:t xml:space="preserve">Vallokale: Adresse: </w:t>
      </w:r>
      <w:r w:rsidR="00B93878">
        <w:rPr>
          <w:color w:val="212121"/>
          <w:spacing w:val="-2"/>
        </w:rPr>
        <w:t xml:space="preserve">  </w:t>
      </w:r>
      <w:r w:rsidR="00AA40FC">
        <w:rPr>
          <w:color w:val="212121"/>
          <w:spacing w:val="-2"/>
        </w:rPr>
        <w:t>O</w:t>
      </w:r>
      <w:r w:rsidR="00AA40FC" w:rsidRPr="003947F3">
        <w:rPr>
          <w:color w:val="212121"/>
          <w:spacing w:val="-5"/>
        </w:rPr>
        <w:t>pningsti</w:t>
      </w:r>
      <w:r w:rsidR="00AA40FC">
        <w:rPr>
          <w:color w:val="212121"/>
          <w:spacing w:val="-5"/>
        </w:rPr>
        <w:t>d</w:t>
      </w:r>
      <w:r w:rsidR="007F2972">
        <w:rPr>
          <w:color w:val="212121"/>
          <w:spacing w:val="-5"/>
        </w:rPr>
        <w:t>:</w:t>
      </w:r>
    </w:p>
    <w:p w14:paraId="021E7729" w14:textId="77777777" w:rsidR="004D06A4" w:rsidRPr="003947F3" w:rsidRDefault="004D06A4">
      <w:pPr>
        <w:pStyle w:val="Brdtekst"/>
        <w:rPr>
          <w:sz w:val="20"/>
        </w:rPr>
      </w:pPr>
    </w:p>
    <w:p w14:paraId="65CE0BA7" w14:textId="77777777" w:rsidR="004D06A4" w:rsidRPr="003947F3" w:rsidRDefault="004D06A4">
      <w:pPr>
        <w:pStyle w:val="Brdtekst"/>
        <w:spacing w:before="197"/>
        <w:rPr>
          <w:sz w:val="20"/>
        </w:rPr>
      </w:pPr>
    </w:p>
    <w:p w14:paraId="2CA1E282" w14:textId="77777777" w:rsidR="004D06A4" w:rsidRPr="003947F3" w:rsidRDefault="004D06A4">
      <w:pPr>
        <w:pStyle w:val="Brdtekst"/>
        <w:rPr>
          <w:sz w:val="20"/>
        </w:rPr>
        <w:sectPr w:rsidR="004D06A4" w:rsidRPr="003947F3">
          <w:headerReference w:type="default" r:id="rId12"/>
          <w:footerReference w:type="default" r:id="rId13"/>
          <w:pgSz w:w="22380" w:h="31660"/>
          <w:pgMar w:top="1340" w:right="3118" w:bottom="780" w:left="1559" w:header="354" w:footer="581" w:gutter="0"/>
          <w:cols w:space="708"/>
        </w:sectPr>
      </w:pPr>
    </w:p>
    <w:p w14:paraId="597B61BA" w14:textId="77777777" w:rsidR="004D06A4" w:rsidRPr="003947F3" w:rsidRDefault="007C0AC5">
      <w:pPr>
        <w:pStyle w:val="Overskrift2"/>
        <w:spacing w:line="508" w:lineRule="exact"/>
      </w:pPr>
      <w:r w:rsidRPr="003947F3">
        <w:rPr>
          <w:color w:val="212121"/>
          <w:spacing w:val="-10"/>
        </w:rPr>
        <w:t>A2</w:t>
      </w:r>
      <w:r w:rsidRPr="003947F3">
        <w:rPr>
          <w:color w:val="212121"/>
          <w:spacing w:val="-20"/>
        </w:rPr>
        <w:t xml:space="preserve"> </w:t>
      </w:r>
      <w:r w:rsidR="00801E88" w:rsidRPr="003947F3">
        <w:rPr>
          <w:color w:val="212121"/>
          <w:spacing w:val="-10"/>
        </w:rPr>
        <w:t>Ansvarlege</w:t>
      </w:r>
      <w:r w:rsidRPr="003947F3">
        <w:rPr>
          <w:color w:val="212121"/>
          <w:spacing w:val="-20"/>
        </w:rPr>
        <w:t xml:space="preserve"> </w:t>
      </w:r>
      <w:r w:rsidRPr="003947F3">
        <w:rPr>
          <w:color w:val="212121"/>
          <w:spacing w:val="-10"/>
        </w:rPr>
        <w:t>i</w:t>
      </w:r>
      <w:r w:rsidR="00801E88">
        <w:rPr>
          <w:color w:val="212121"/>
          <w:spacing w:val="-19"/>
        </w:rPr>
        <w:t xml:space="preserve"> </w:t>
      </w:r>
      <w:r w:rsidRPr="003947F3">
        <w:rPr>
          <w:color w:val="212121"/>
          <w:spacing w:val="-10"/>
        </w:rPr>
        <w:t>vallokalet</w:t>
      </w:r>
    </w:p>
    <w:p w14:paraId="6D6107DD" w14:textId="77777777" w:rsidR="004D06A4" w:rsidRPr="003947F3" w:rsidRDefault="007C0AC5">
      <w:pPr>
        <w:spacing w:before="257"/>
        <w:ind w:right="670"/>
        <w:jc w:val="center"/>
        <w:rPr>
          <w:rFonts w:ascii="Source Sans Pro SemiBold"/>
          <w:b/>
          <w:sz w:val="35"/>
        </w:rPr>
      </w:pPr>
      <w:r w:rsidRPr="003947F3">
        <w:rPr>
          <w:rFonts w:ascii="Source Sans Pro SemiBold"/>
          <w:b/>
          <w:color w:val="545454"/>
          <w:spacing w:val="-4"/>
          <w:sz w:val="35"/>
        </w:rPr>
        <w:t>Na</w:t>
      </w:r>
      <w:r w:rsidR="00346AC1">
        <w:rPr>
          <w:rFonts w:ascii="Source Sans Pro SemiBold"/>
          <w:b/>
          <w:color w:val="545454"/>
          <w:spacing w:val="-4"/>
          <w:sz w:val="35"/>
        </w:rPr>
        <w:t>m</w:t>
      </w:r>
      <w:r w:rsidRPr="003947F3">
        <w:rPr>
          <w:rFonts w:ascii="Source Sans Pro SemiBold"/>
          <w:b/>
          <w:color w:val="545454"/>
          <w:spacing w:val="-4"/>
          <w:sz w:val="35"/>
        </w:rPr>
        <w:t>n</w:t>
      </w:r>
    </w:p>
    <w:p w14:paraId="3E77ADAF" w14:textId="77777777" w:rsidR="004D06A4" w:rsidRPr="003947F3" w:rsidRDefault="007C0AC5">
      <w:pPr>
        <w:spacing w:before="324"/>
        <w:rPr>
          <w:rFonts w:ascii="Source Sans Pro SemiBold"/>
          <w:b/>
          <w:sz w:val="35"/>
        </w:rPr>
      </w:pPr>
      <w:r w:rsidRPr="003947F3">
        <w:br w:type="column"/>
      </w:r>
    </w:p>
    <w:p w14:paraId="104EEAEB" w14:textId="77777777" w:rsidR="004D06A4" w:rsidRPr="003947F3" w:rsidRDefault="007C0AC5">
      <w:pPr>
        <w:spacing w:before="1"/>
        <w:ind w:left="84"/>
        <w:rPr>
          <w:rFonts w:ascii="Source Sans Pro SemiBold"/>
          <w:b/>
          <w:sz w:val="35"/>
        </w:rPr>
      </w:pPr>
      <w:r w:rsidRPr="003947F3">
        <w:rPr>
          <w:rFonts w:ascii="Source Sans Pro SemiBold"/>
          <w:b/>
          <w:color w:val="545454"/>
          <w:spacing w:val="-2"/>
          <w:sz w:val="35"/>
        </w:rPr>
        <w:t>Rolle</w:t>
      </w:r>
    </w:p>
    <w:p w14:paraId="3E96F2C4" w14:textId="77777777" w:rsidR="004D06A4" w:rsidRPr="003947F3" w:rsidRDefault="004D06A4">
      <w:pPr>
        <w:rPr>
          <w:rFonts w:ascii="Source Sans Pro SemiBold"/>
          <w:b/>
          <w:sz w:val="35"/>
        </w:rPr>
        <w:sectPr w:rsidR="004D06A4" w:rsidRPr="003947F3">
          <w:type w:val="continuous"/>
          <w:pgSz w:w="22380" w:h="31660"/>
          <w:pgMar w:top="1400" w:right="3118" w:bottom="280" w:left="1559" w:header="354" w:footer="581" w:gutter="0"/>
          <w:cols w:num="2" w:space="708" w:equalWidth="0">
            <w:col w:w="5291" w:space="4673"/>
            <w:col w:w="7739"/>
          </w:cols>
        </w:sectPr>
      </w:pPr>
    </w:p>
    <w:p w14:paraId="3FEC284A" w14:textId="77777777" w:rsidR="004D06A4" w:rsidRPr="003947F3" w:rsidRDefault="004D06A4">
      <w:pPr>
        <w:pStyle w:val="Brdtekst"/>
        <w:spacing w:before="11"/>
        <w:rPr>
          <w:rFonts w:ascii="Source Sans Pro SemiBold"/>
          <w:b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8120"/>
        <w:gridCol w:w="7700"/>
      </w:tblGrid>
      <w:tr w:rsidR="004D06A4" w:rsidRPr="003947F3" w14:paraId="5E197102" w14:textId="77777777">
        <w:trPr>
          <w:trHeight w:val="766"/>
        </w:trPr>
        <w:tc>
          <w:tcPr>
            <w:tcW w:w="8120" w:type="dxa"/>
          </w:tcPr>
          <w:p w14:paraId="61D2659D" w14:textId="77777777" w:rsidR="004D06A4" w:rsidRPr="003947F3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7700" w:type="dxa"/>
          </w:tcPr>
          <w:p w14:paraId="5F9123DB" w14:textId="77777777" w:rsidR="004D06A4" w:rsidRPr="003947F3" w:rsidRDefault="007C0AC5">
            <w:pPr>
              <w:pStyle w:val="TableParagraph"/>
              <w:spacing w:before="179"/>
              <w:ind w:left="208"/>
              <w:rPr>
                <w:sz w:val="35"/>
              </w:rPr>
            </w:pPr>
            <w:r w:rsidRPr="003947F3">
              <w:rPr>
                <w:color w:val="212121"/>
                <w:spacing w:val="-4"/>
                <w:sz w:val="35"/>
              </w:rPr>
              <w:t>Le</w:t>
            </w:r>
            <w:r w:rsidR="00346AC1">
              <w:rPr>
                <w:color w:val="212121"/>
                <w:spacing w:val="-4"/>
                <w:sz w:val="35"/>
              </w:rPr>
              <w:t>iar</w:t>
            </w:r>
          </w:p>
        </w:tc>
      </w:tr>
      <w:tr w:rsidR="004D06A4" w:rsidRPr="003947F3" w14:paraId="66BEEF21" w14:textId="77777777">
        <w:trPr>
          <w:trHeight w:val="766"/>
        </w:trPr>
        <w:tc>
          <w:tcPr>
            <w:tcW w:w="8120" w:type="dxa"/>
          </w:tcPr>
          <w:p w14:paraId="11113B83" w14:textId="77777777" w:rsidR="004D06A4" w:rsidRPr="003947F3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7700" w:type="dxa"/>
          </w:tcPr>
          <w:p w14:paraId="5D24C5A3" w14:textId="77777777" w:rsidR="004D06A4" w:rsidRPr="003947F3" w:rsidRDefault="007C0AC5">
            <w:pPr>
              <w:pStyle w:val="TableParagraph"/>
              <w:spacing w:before="179"/>
              <w:ind w:left="208"/>
              <w:rPr>
                <w:sz w:val="35"/>
              </w:rPr>
            </w:pPr>
            <w:r w:rsidRPr="003947F3">
              <w:rPr>
                <w:color w:val="212121"/>
                <w:spacing w:val="-2"/>
                <w:sz w:val="35"/>
              </w:rPr>
              <w:t>Nestle</w:t>
            </w:r>
            <w:r w:rsidR="00346AC1">
              <w:rPr>
                <w:color w:val="212121"/>
                <w:spacing w:val="-2"/>
                <w:sz w:val="35"/>
              </w:rPr>
              <w:t>ia</w:t>
            </w:r>
            <w:r w:rsidRPr="003947F3">
              <w:rPr>
                <w:color w:val="212121"/>
                <w:spacing w:val="-2"/>
                <w:sz w:val="35"/>
              </w:rPr>
              <w:t>r</w:t>
            </w:r>
          </w:p>
        </w:tc>
      </w:tr>
    </w:tbl>
    <w:p w14:paraId="45E8BAED" w14:textId="77777777" w:rsidR="004D06A4" w:rsidRPr="003947F3" w:rsidRDefault="004D06A4">
      <w:pPr>
        <w:pStyle w:val="Brdtekst"/>
        <w:spacing w:before="611"/>
        <w:rPr>
          <w:rFonts w:ascii="Source Sans Pro SemiBold"/>
          <w:b/>
          <w:sz w:val="56"/>
        </w:rPr>
      </w:pPr>
    </w:p>
    <w:p w14:paraId="0C57EC32" w14:textId="77777777" w:rsidR="004D06A4" w:rsidRPr="003947F3" w:rsidRDefault="007C0AC5">
      <w:pPr>
        <w:pStyle w:val="Overskrift1"/>
        <w:ind w:left="101"/>
      </w:pPr>
      <w:r w:rsidRPr="003947F3">
        <w:rPr>
          <w:color w:val="67618B"/>
          <w:spacing w:val="-8"/>
        </w:rPr>
        <w:t>B</w:t>
      </w:r>
      <w:r w:rsidRPr="003947F3">
        <w:rPr>
          <w:color w:val="67618B"/>
          <w:spacing w:val="-33"/>
        </w:rPr>
        <w:t xml:space="preserve"> </w:t>
      </w:r>
      <w:r w:rsidRPr="003947F3">
        <w:rPr>
          <w:color w:val="67618B"/>
          <w:spacing w:val="-8"/>
        </w:rPr>
        <w:t>Opptel</w:t>
      </w:r>
      <w:r w:rsidR="00346AC1">
        <w:rPr>
          <w:color w:val="67618B"/>
          <w:spacing w:val="-8"/>
        </w:rPr>
        <w:t>j</w:t>
      </w:r>
      <w:r w:rsidRPr="003947F3">
        <w:rPr>
          <w:color w:val="67618B"/>
          <w:spacing w:val="-8"/>
        </w:rPr>
        <w:t>ing</w:t>
      </w:r>
      <w:r w:rsidRPr="003947F3">
        <w:rPr>
          <w:color w:val="67618B"/>
          <w:spacing w:val="-32"/>
        </w:rPr>
        <w:t xml:space="preserve"> </w:t>
      </w:r>
      <w:r w:rsidRPr="003947F3">
        <w:rPr>
          <w:color w:val="67618B"/>
          <w:spacing w:val="-8"/>
        </w:rPr>
        <w:t>av</w:t>
      </w:r>
      <w:r w:rsidRPr="003947F3">
        <w:rPr>
          <w:color w:val="67618B"/>
          <w:spacing w:val="-33"/>
        </w:rPr>
        <w:t xml:space="preserve"> </w:t>
      </w:r>
      <w:r w:rsidRPr="003947F3">
        <w:rPr>
          <w:color w:val="67618B"/>
          <w:spacing w:val="-8"/>
        </w:rPr>
        <w:t>stemmese</w:t>
      </w:r>
      <w:r w:rsidR="00346AC1">
        <w:rPr>
          <w:color w:val="67618B"/>
          <w:spacing w:val="-8"/>
        </w:rPr>
        <w:t>t</w:t>
      </w:r>
      <w:r w:rsidRPr="003947F3">
        <w:rPr>
          <w:color w:val="67618B"/>
          <w:spacing w:val="-8"/>
        </w:rPr>
        <w:t>l</w:t>
      </w:r>
      <w:r w:rsidR="00346AC1">
        <w:rPr>
          <w:color w:val="67618B"/>
          <w:spacing w:val="-8"/>
        </w:rPr>
        <w:t>a</w:t>
      </w:r>
      <w:r w:rsidRPr="003947F3">
        <w:rPr>
          <w:color w:val="67618B"/>
          <w:spacing w:val="-8"/>
        </w:rPr>
        <w:t>r</w:t>
      </w:r>
    </w:p>
    <w:p w14:paraId="240CE254" w14:textId="77777777" w:rsidR="004D06A4" w:rsidRPr="003947F3" w:rsidRDefault="004D06A4">
      <w:pPr>
        <w:pStyle w:val="Brdtekst"/>
        <w:spacing w:before="157"/>
        <w:rPr>
          <w:rFonts w:ascii="Arial"/>
          <w:sz w:val="20"/>
        </w:rPr>
      </w:pPr>
    </w:p>
    <w:p w14:paraId="1D5371C8" w14:textId="77777777" w:rsidR="004D06A4" w:rsidRPr="003947F3" w:rsidRDefault="004D06A4">
      <w:pPr>
        <w:pStyle w:val="Brdtekst"/>
        <w:rPr>
          <w:rFonts w:ascii="Arial"/>
          <w:sz w:val="20"/>
        </w:rPr>
        <w:sectPr w:rsidR="004D06A4" w:rsidRPr="003947F3" w:rsidSect="00900520">
          <w:type w:val="continuous"/>
          <w:pgSz w:w="22380" w:h="31660"/>
          <w:pgMar w:top="1400" w:right="3119" w:bottom="278" w:left="1559" w:header="352" w:footer="578" w:gutter="0"/>
          <w:cols w:space="708"/>
        </w:sectPr>
      </w:pPr>
    </w:p>
    <w:p w14:paraId="2540C127" w14:textId="77777777" w:rsidR="004D06A4" w:rsidRPr="003947F3" w:rsidRDefault="007C0AC5">
      <w:pPr>
        <w:pStyle w:val="Overskrift2"/>
        <w:spacing w:line="508" w:lineRule="exact"/>
        <w:ind w:left="101"/>
      </w:pPr>
      <w:r w:rsidRPr="003947F3">
        <w:rPr>
          <w:color w:val="212121"/>
          <w:w w:val="90"/>
        </w:rPr>
        <w:t>B1</w:t>
      </w:r>
      <w:r w:rsidRPr="003947F3">
        <w:rPr>
          <w:color w:val="212121"/>
          <w:spacing w:val="51"/>
        </w:rPr>
        <w:t xml:space="preserve"> </w:t>
      </w:r>
      <w:r w:rsidRPr="003947F3">
        <w:rPr>
          <w:color w:val="212121"/>
          <w:w w:val="90"/>
        </w:rPr>
        <w:t>Godkjente</w:t>
      </w:r>
      <w:r w:rsidRPr="003947F3">
        <w:rPr>
          <w:color w:val="212121"/>
          <w:spacing w:val="52"/>
        </w:rPr>
        <w:t xml:space="preserve"> </w:t>
      </w:r>
      <w:r w:rsidRPr="003947F3">
        <w:rPr>
          <w:color w:val="212121"/>
          <w:spacing w:val="-2"/>
          <w:w w:val="90"/>
        </w:rPr>
        <w:t>stemme</w:t>
      </w:r>
      <w:r w:rsidR="00346AC1">
        <w:rPr>
          <w:color w:val="212121"/>
          <w:spacing w:val="-2"/>
          <w:w w:val="90"/>
        </w:rPr>
        <w:t>gjevingar</w:t>
      </w:r>
    </w:p>
    <w:p w14:paraId="403EB130" w14:textId="77777777" w:rsidR="004D06A4" w:rsidRPr="003947F3" w:rsidRDefault="00346AC1">
      <w:pPr>
        <w:pStyle w:val="Overskrift4"/>
        <w:ind w:left="119"/>
        <w:rPr>
          <w:sz w:val="34"/>
        </w:rPr>
      </w:pPr>
      <w:r>
        <w:rPr>
          <w:color w:val="212121"/>
          <w:w w:val="85"/>
        </w:rPr>
        <w:t>T</w:t>
      </w:r>
      <w:r w:rsidR="007C0AC5" w:rsidRPr="003947F3">
        <w:rPr>
          <w:color w:val="212121"/>
          <w:w w:val="85"/>
        </w:rPr>
        <w:t>al</w:t>
      </w:r>
      <w:r>
        <w:rPr>
          <w:color w:val="212121"/>
          <w:w w:val="85"/>
        </w:rPr>
        <w:t xml:space="preserve"> på</w:t>
      </w:r>
      <w:r w:rsidR="007C0AC5" w:rsidRPr="003947F3">
        <w:rPr>
          <w:color w:val="212121"/>
          <w:spacing w:val="-5"/>
          <w:w w:val="85"/>
        </w:rPr>
        <w:t xml:space="preserve"> </w:t>
      </w:r>
      <w:r w:rsidR="007C0AC5" w:rsidRPr="003947F3">
        <w:rPr>
          <w:color w:val="212121"/>
          <w:w w:val="85"/>
        </w:rPr>
        <w:t>kryss</w:t>
      </w:r>
      <w:r w:rsidR="007C0AC5" w:rsidRPr="003947F3">
        <w:rPr>
          <w:color w:val="212121"/>
          <w:spacing w:val="-5"/>
          <w:w w:val="85"/>
        </w:rPr>
        <w:t xml:space="preserve"> </w:t>
      </w:r>
      <w:r w:rsidR="007C0AC5" w:rsidRPr="003947F3">
        <w:rPr>
          <w:color w:val="212121"/>
          <w:w w:val="85"/>
        </w:rPr>
        <w:t>i</w:t>
      </w:r>
      <w:r w:rsidR="007C0AC5" w:rsidRPr="003947F3">
        <w:rPr>
          <w:color w:val="212121"/>
          <w:spacing w:val="-5"/>
          <w:w w:val="85"/>
        </w:rPr>
        <w:t xml:space="preserve"> </w:t>
      </w:r>
      <w:r w:rsidR="007C0AC5" w:rsidRPr="003947F3">
        <w:rPr>
          <w:color w:val="212121"/>
          <w:spacing w:val="-2"/>
          <w:w w:val="85"/>
        </w:rPr>
        <w:t>manntalet</w:t>
      </w:r>
      <w:r w:rsidR="007C0AC5" w:rsidRPr="003947F3">
        <w:rPr>
          <w:color w:val="212121"/>
          <w:spacing w:val="-2"/>
          <w:w w:val="85"/>
          <w:sz w:val="34"/>
        </w:rPr>
        <w:t>.</w:t>
      </w:r>
    </w:p>
    <w:p w14:paraId="402044DF" w14:textId="77777777" w:rsidR="004D06A4" w:rsidRPr="003947F3" w:rsidRDefault="007C0AC5">
      <w:pPr>
        <w:spacing w:before="224"/>
        <w:ind w:left="1919"/>
        <w:rPr>
          <w:rFonts w:ascii="Source Sans Pro SemiBold" w:hAnsi="Source Sans Pro SemiBold"/>
          <w:b/>
          <w:sz w:val="35"/>
        </w:rPr>
      </w:pPr>
      <w:r w:rsidRPr="003947F3">
        <w:rPr>
          <w:rFonts w:ascii="Source Sans Pro SemiBold" w:hAnsi="Source Sans Pro SemiBold"/>
          <w:b/>
          <w:color w:val="545454"/>
          <w:spacing w:val="-2"/>
          <w:sz w:val="35"/>
        </w:rPr>
        <w:t>Søndag</w:t>
      </w:r>
    </w:p>
    <w:p w14:paraId="30FEEEF6" w14:textId="77777777" w:rsidR="004D06A4" w:rsidRPr="003947F3" w:rsidRDefault="007C0AC5">
      <w:pPr>
        <w:rPr>
          <w:rFonts w:ascii="Source Sans Pro SemiBold"/>
          <w:b/>
          <w:sz w:val="35"/>
        </w:rPr>
      </w:pPr>
      <w:r w:rsidRPr="003947F3">
        <w:br w:type="column"/>
      </w:r>
    </w:p>
    <w:p w14:paraId="3F2225F0" w14:textId="77777777" w:rsidR="004D06A4" w:rsidRPr="003947F3" w:rsidRDefault="004D06A4">
      <w:pPr>
        <w:pStyle w:val="Brdtekst"/>
        <w:spacing w:before="322"/>
        <w:rPr>
          <w:rFonts w:ascii="Source Sans Pro SemiBold"/>
          <w:b/>
        </w:rPr>
      </w:pPr>
    </w:p>
    <w:p w14:paraId="1C164879" w14:textId="77777777" w:rsidR="004D06A4" w:rsidRPr="003947F3" w:rsidRDefault="007C0AC5">
      <w:pPr>
        <w:tabs>
          <w:tab w:val="left" w:pos="7091"/>
        </w:tabs>
        <w:ind w:left="101"/>
        <w:rPr>
          <w:rFonts w:ascii="Source Sans Pro SemiBold"/>
          <w:b/>
          <w:sz w:val="35"/>
        </w:rPr>
      </w:pPr>
      <w:r w:rsidRPr="003947F3">
        <w:rPr>
          <w:rFonts w:ascii="Source Sans Pro SemiBold"/>
          <w:b/>
          <w:color w:val="545454"/>
          <w:spacing w:val="-2"/>
          <w:sz w:val="35"/>
        </w:rPr>
        <w:t>M</w:t>
      </w:r>
      <w:r w:rsidR="000C5BF5">
        <w:rPr>
          <w:rFonts w:ascii="Source Sans Pro SemiBold"/>
          <w:b/>
          <w:color w:val="545454"/>
          <w:spacing w:val="-2"/>
          <w:sz w:val="35"/>
        </w:rPr>
        <w:t>å</w:t>
      </w:r>
      <w:r w:rsidRPr="003947F3">
        <w:rPr>
          <w:rFonts w:ascii="Source Sans Pro SemiBold"/>
          <w:b/>
          <w:color w:val="545454"/>
          <w:spacing w:val="-2"/>
          <w:sz w:val="35"/>
        </w:rPr>
        <w:t>ndag</w:t>
      </w:r>
      <w:r w:rsidRPr="003947F3">
        <w:rPr>
          <w:rFonts w:ascii="Source Sans Pro SemiBold"/>
          <w:b/>
          <w:color w:val="545454"/>
          <w:sz w:val="35"/>
        </w:rPr>
        <w:tab/>
      </w:r>
      <w:r w:rsidRPr="003947F3">
        <w:rPr>
          <w:rFonts w:ascii="Source Sans Pro SemiBold"/>
          <w:b/>
          <w:color w:val="545454"/>
          <w:spacing w:val="-2"/>
          <w:sz w:val="35"/>
        </w:rPr>
        <w:t>Total</w:t>
      </w:r>
    </w:p>
    <w:p w14:paraId="1DE70D18" w14:textId="77777777" w:rsidR="004D06A4" w:rsidRPr="003947F3" w:rsidRDefault="004D06A4">
      <w:pPr>
        <w:rPr>
          <w:rFonts w:ascii="Source Sans Pro SemiBold"/>
          <w:b/>
          <w:sz w:val="35"/>
        </w:rPr>
        <w:sectPr w:rsidR="004D06A4" w:rsidRPr="003947F3">
          <w:type w:val="continuous"/>
          <w:pgSz w:w="22380" w:h="31660"/>
          <w:pgMar w:top="1400" w:right="3118" w:bottom="280" w:left="1559" w:header="354" w:footer="581" w:gutter="0"/>
          <w:cols w:num="2" w:space="708" w:equalWidth="0">
            <w:col w:w="6219" w:space="3319"/>
            <w:col w:w="8165"/>
          </w:cols>
        </w:sectPr>
      </w:pPr>
    </w:p>
    <w:p w14:paraId="43EE21F8" w14:textId="77777777" w:rsidR="004D06A4" w:rsidRPr="003947F3" w:rsidRDefault="004D06A4">
      <w:pPr>
        <w:pStyle w:val="Brdtekst"/>
        <w:spacing w:before="11"/>
        <w:rPr>
          <w:rFonts w:ascii="Source Sans Pro SemiBold"/>
          <w:b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4449"/>
        <w:gridCol w:w="4886"/>
        <w:gridCol w:w="6486"/>
      </w:tblGrid>
      <w:tr w:rsidR="004D06A4" w:rsidRPr="003947F3" w14:paraId="3A40B837" w14:textId="77777777">
        <w:trPr>
          <w:trHeight w:val="766"/>
        </w:trPr>
        <w:tc>
          <w:tcPr>
            <w:tcW w:w="4449" w:type="dxa"/>
          </w:tcPr>
          <w:p w14:paraId="2199EF2D" w14:textId="77777777" w:rsidR="004D06A4" w:rsidRPr="003947F3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4886" w:type="dxa"/>
          </w:tcPr>
          <w:p w14:paraId="29796126" w14:textId="77777777" w:rsidR="004D06A4" w:rsidRPr="003947F3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6486" w:type="dxa"/>
          </w:tcPr>
          <w:p w14:paraId="3090B371" w14:textId="77777777" w:rsidR="004D06A4" w:rsidRPr="003947F3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</w:tr>
    </w:tbl>
    <w:p w14:paraId="5FE7D85E" w14:textId="77777777" w:rsidR="004D06A4" w:rsidRPr="003947F3" w:rsidRDefault="004D06A4">
      <w:pPr>
        <w:pStyle w:val="Brdtekst"/>
        <w:rPr>
          <w:rFonts w:ascii="Source Sans Pro SemiBold"/>
          <w:b/>
          <w:sz w:val="42"/>
        </w:rPr>
      </w:pPr>
    </w:p>
    <w:p w14:paraId="5C646570" w14:textId="77777777" w:rsidR="004D06A4" w:rsidRPr="003947F3" w:rsidRDefault="004D06A4">
      <w:pPr>
        <w:pStyle w:val="Brdtekst"/>
        <w:spacing w:before="189"/>
        <w:rPr>
          <w:rFonts w:ascii="Source Sans Pro SemiBold"/>
          <w:b/>
          <w:sz w:val="42"/>
        </w:rPr>
      </w:pPr>
    </w:p>
    <w:p w14:paraId="12946AFB" w14:textId="77777777" w:rsidR="004D06A4" w:rsidRPr="003947F3" w:rsidRDefault="007C0AC5">
      <w:pPr>
        <w:pStyle w:val="Overskrift2"/>
        <w:ind w:left="101"/>
      </w:pPr>
      <w:r w:rsidRPr="003947F3">
        <w:rPr>
          <w:color w:val="212121"/>
          <w:spacing w:val="-12"/>
        </w:rPr>
        <w:t>B2</w:t>
      </w:r>
      <w:r w:rsidRPr="003947F3">
        <w:rPr>
          <w:color w:val="212121"/>
          <w:spacing w:val="-16"/>
        </w:rPr>
        <w:t xml:space="preserve"> </w:t>
      </w:r>
      <w:r w:rsidR="000C5BF5" w:rsidRPr="003947F3">
        <w:rPr>
          <w:color w:val="212121"/>
          <w:spacing w:val="-12"/>
        </w:rPr>
        <w:t>Samanlikning</w:t>
      </w:r>
      <w:r w:rsidRPr="003947F3">
        <w:rPr>
          <w:color w:val="212121"/>
          <w:spacing w:val="-15"/>
        </w:rPr>
        <w:t xml:space="preserve"> </w:t>
      </w:r>
      <w:r w:rsidRPr="003947F3">
        <w:rPr>
          <w:color w:val="212121"/>
          <w:spacing w:val="-12"/>
        </w:rPr>
        <w:t>av</w:t>
      </w:r>
      <w:r w:rsidRPr="003947F3">
        <w:rPr>
          <w:color w:val="212121"/>
          <w:spacing w:val="-15"/>
        </w:rPr>
        <w:t xml:space="preserve"> </w:t>
      </w:r>
      <w:r w:rsidRPr="003947F3">
        <w:rPr>
          <w:color w:val="212121"/>
          <w:spacing w:val="-12"/>
        </w:rPr>
        <w:t>godkjente</w:t>
      </w:r>
      <w:r w:rsidRPr="003947F3">
        <w:rPr>
          <w:color w:val="212121"/>
          <w:spacing w:val="-15"/>
        </w:rPr>
        <w:t xml:space="preserve"> </w:t>
      </w:r>
      <w:r w:rsidRPr="003947F3">
        <w:rPr>
          <w:color w:val="212121"/>
          <w:spacing w:val="-12"/>
        </w:rPr>
        <w:t>stemmeg</w:t>
      </w:r>
      <w:r w:rsidR="000C5BF5">
        <w:rPr>
          <w:color w:val="212121"/>
          <w:spacing w:val="-12"/>
        </w:rPr>
        <w:t>jevingar</w:t>
      </w:r>
      <w:r w:rsidRPr="003947F3">
        <w:rPr>
          <w:color w:val="212121"/>
          <w:spacing w:val="-15"/>
        </w:rPr>
        <w:t xml:space="preserve"> </w:t>
      </w:r>
      <w:r w:rsidRPr="003947F3">
        <w:rPr>
          <w:color w:val="212121"/>
          <w:spacing w:val="-12"/>
        </w:rPr>
        <w:t>og</w:t>
      </w:r>
      <w:r w:rsidRPr="003947F3">
        <w:rPr>
          <w:color w:val="212121"/>
          <w:spacing w:val="-15"/>
        </w:rPr>
        <w:t xml:space="preserve"> </w:t>
      </w:r>
      <w:r w:rsidRPr="003947F3">
        <w:rPr>
          <w:color w:val="212121"/>
          <w:spacing w:val="-12"/>
        </w:rPr>
        <w:t>stemmese</w:t>
      </w:r>
      <w:r w:rsidR="000C5BF5">
        <w:rPr>
          <w:color w:val="212121"/>
          <w:spacing w:val="-12"/>
        </w:rPr>
        <w:t>t</w:t>
      </w:r>
      <w:r w:rsidRPr="003947F3">
        <w:rPr>
          <w:color w:val="212121"/>
          <w:spacing w:val="-12"/>
        </w:rPr>
        <w:t>l</w:t>
      </w:r>
      <w:r w:rsidR="000C5BF5">
        <w:rPr>
          <w:color w:val="212121"/>
          <w:spacing w:val="-12"/>
        </w:rPr>
        <w:t>a</w:t>
      </w:r>
      <w:r w:rsidRPr="003947F3">
        <w:rPr>
          <w:color w:val="212121"/>
          <w:spacing w:val="-12"/>
        </w:rPr>
        <w:t>r</w:t>
      </w:r>
    </w:p>
    <w:p w14:paraId="62D8EB3C" w14:textId="77777777" w:rsidR="004D06A4" w:rsidRPr="000C5BF5" w:rsidRDefault="000C5BF5">
      <w:pPr>
        <w:pStyle w:val="Overskrift4"/>
        <w:ind w:left="101"/>
        <w:rPr>
          <w:sz w:val="34"/>
        </w:rPr>
      </w:pPr>
      <w:r w:rsidRPr="000C5BF5">
        <w:rPr>
          <w:color w:val="212121"/>
          <w:w w:val="85"/>
        </w:rPr>
        <w:t>Samanlikning</w:t>
      </w:r>
      <w:r w:rsidR="007C0AC5" w:rsidRPr="000C5BF5">
        <w:rPr>
          <w:color w:val="212121"/>
          <w:spacing w:val="12"/>
        </w:rPr>
        <w:t xml:space="preserve"> </w:t>
      </w:r>
      <w:r w:rsidR="007C0AC5" w:rsidRPr="000C5BF5">
        <w:rPr>
          <w:color w:val="212121"/>
          <w:w w:val="85"/>
        </w:rPr>
        <w:t>av</w:t>
      </w:r>
      <w:r w:rsidR="007C0AC5" w:rsidRPr="000C5BF5">
        <w:rPr>
          <w:color w:val="212121"/>
          <w:spacing w:val="13"/>
        </w:rPr>
        <w:t xml:space="preserve"> </w:t>
      </w:r>
      <w:r w:rsidR="007C0AC5" w:rsidRPr="000C5BF5">
        <w:rPr>
          <w:color w:val="212121"/>
          <w:w w:val="85"/>
        </w:rPr>
        <w:t>tal</w:t>
      </w:r>
      <w:r w:rsidRPr="000C5BF5">
        <w:rPr>
          <w:color w:val="212121"/>
          <w:w w:val="85"/>
        </w:rPr>
        <w:t xml:space="preserve"> på</w:t>
      </w:r>
      <w:r w:rsidR="007C0AC5" w:rsidRPr="000C5BF5">
        <w:rPr>
          <w:color w:val="212121"/>
          <w:spacing w:val="12"/>
        </w:rPr>
        <w:t xml:space="preserve"> </w:t>
      </w:r>
      <w:r w:rsidR="007C0AC5" w:rsidRPr="000C5BF5">
        <w:rPr>
          <w:color w:val="212121"/>
          <w:w w:val="85"/>
        </w:rPr>
        <w:t>stemmeg</w:t>
      </w:r>
      <w:r w:rsidRPr="000C5BF5">
        <w:rPr>
          <w:color w:val="212121"/>
          <w:w w:val="85"/>
        </w:rPr>
        <w:t>jevingar</w:t>
      </w:r>
      <w:r w:rsidR="007C0AC5" w:rsidRPr="000C5BF5">
        <w:rPr>
          <w:color w:val="212121"/>
          <w:spacing w:val="13"/>
        </w:rPr>
        <w:t xml:space="preserve"> </w:t>
      </w:r>
      <w:r w:rsidR="007C0AC5" w:rsidRPr="000C5BF5">
        <w:rPr>
          <w:color w:val="212121"/>
          <w:w w:val="85"/>
          <w:sz w:val="34"/>
        </w:rPr>
        <w:t>(</w:t>
      </w:r>
      <w:r w:rsidR="007C0AC5" w:rsidRPr="000C5BF5">
        <w:rPr>
          <w:color w:val="212121"/>
          <w:w w:val="85"/>
        </w:rPr>
        <w:t>kryss</w:t>
      </w:r>
      <w:r w:rsidR="007C0AC5" w:rsidRPr="000C5BF5">
        <w:rPr>
          <w:color w:val="212121"/>
          <w:spacing w:val="12"/>
        </w:rPr>
        <w:t xml:space="preserve"> </w:t>
      </w:r>
      <w:r w:rsidR="007C0AC5" w:rsidRPr="000C5BF5">
        <w:rPr>
          <w:color w:val="212121"/>
          <w:w w:val="85"/>
        </w:rPr>
        <w:t>i</w:t>
      </w:r>
      <w:r w:rsidR="007C0AC5" w:rsidRPr="000C5BF5">
        <w:rPr>
          <w:color w:val="212121"/>
          <w:spacing w:val="13"/>
        </w:rPr>
        <w:t xml:space="preserve"> </w:t>
      </w:r>
      <w:r w:rsidR="007C0AC5" w:rsidRPr="000C5BF5">
        <w:rPr>
          <w:color w:val="212121"/>
          <w:w w:val="85"/>
        </w:rPr>
        <w:t>manntalet</w:t>
      </w:r>
      <w:r w:rsidR="007C0AC5" w:rsidRPr="000C5BF5">
        <w:rPr>
          <w:color w:val="212121"/>
          <w:w w:val="85"/>
          <w:sz w:val="34"/>
        </w:rPr>
        <w:t>)</w:t>
      </w:r>
      <w:r w:rsidR="007C0AC5" w:rsidRPr="000C5BF5">
        <w:rPr>
          <w:color w:val="212121"/>
          <w:spacing w:val="20"/>
          <w:sz w:val="34"/>
        </w:rPr>
        <w:t xml:space="preserve"> </w:t>
      </w:r>
      <w:r w:rsidR="007C0AC5" w:rsidRPr="000C5BF5">
        <w:rPr>
          <w:color w:val="212121"/>
          <w:w w:val="85"/>
        </w:rPr>
        <w:t>og</w:t>
      </w:r>
      <w:r w:rsidR="007C0AC5" w:rsidRPr="000C5BF5">
        <w:rPr>
          <w:color w:val="212121"/>
          <w:spacing w:val="13"/>
        </w:rPr>
        <w:t xml:space="preserve"> </w:t>
      </w:r>
      <w:r w:rsidR="007C0AC5" w:rsidRPr="000C5BF5">
        <w:rPr>
          <w:color w:val="212121"/>
          <w:w w:val="85"/>
        </w:rPr>
        <w:t>stemmese</w:t>
      </w:r>
      <w:r w:rsidRPr="000C5BF5">
        <w:rPr>
          <w:color w:val="212121"/>
          <w:w w:val="85"/>
        </w:rPr>
        <w:t>t</w:t>
      </w:r>
      <w:r w:rsidR="007C0AC5" w:rsidRPr="000C5BF5">
        <w:rPr>
          <w:color w:val="212121"/>
          <w:w w:val="85"/>
        </w:rPr>
        <w:t>l</w:t>
      </w:r>
      <w:r>
        <w:rPr>
          <w:color w:val="212121"/>
          <w:w w:val="85"/>
        </w:rPr>
        <w:t>a</w:t>
      </w:r>
      <w:r w:rsidR="007C0AC5" w:rsidRPr="000C5BF5">
        <w:rPr>
          <w:color w:val="212121"/>
          <w:w w:val="85"/>
        </w:rPr>
        <w:t>r</w:t>
      </w:r>
      <w:r w:rsidR="007C0AC5" w:rsidRPr="000C5BF5">
        <w:rPr>
          <w:color w:val="212121"/>
          <w:spacing w:val="12"/>
        </w:rPr>
        <w:t xml:space="preserve"> </w:t>
      </w:r>
      <w:r w:rsidR="007C0AC5" w:rsidRPr="000C5BF5">
        <w:rPr>
          <w:color w:val="212121"/>
          <w:w w:val="85"/>
        </w:rPr>
        <w:t>fr</w:t>
      </w:r>
      <w:r>
        <w:rPr>
          <w:color w:val="212121"/>
          <w:w w:val="85"/>
        </w:rPr>
        <w:t>å</w:t>
      </w:r>
      <w:r w:rsidR="007C0AC5" w:rsidRPr="000C5BF5">
        <w:rPr>
          <w:color w:val="212121"/>
          <w:spacing w:val="13"/>
        </w:rPr>
        <w:t xml:space="preserve"> </w:t>
      </w:r>
      <w:r w:rsidR="007C0AC5" w:rsidRPr="000C5BF5">
        <w:rPr>
          <w:color w:val="212121"/>
          <w:spacing w:val="-2"/>
          <w:w w:val="85"/>
        </w:rPr>
        <w:t>lokalet</w:t>
      </w:r>
      <w:r w:rsidR="007C0AC5" w:rsidRPr="000C5BF5">
        <w:rPr>
          <w:color w:val="212121"/>
          <w:spacing w:val="-2"/>
          <w:w w:val="85"/>
          <w:sz w:val="34"/>
        </w:rPr>
        <w:t>.</w:t>
      </w:r>
    </w:p>
    <w:p w14:paraId="36C544A6" w14:textId="77777777" w:rsidR="004D06A4" w:rsidRPr="003947F3" w:rsidRDefault="007C0AC5">
      <w:pPr>
        <w:tabs>
          <w:tab w:val="left" w:pos="12333"/>
          <w:tab w:val="left" w:pos="16527"/>
        </w:tabs>
        <w:spacing w:before="224"/>
        <w:ind w:left="1919"/>
        <w:rPr>
          <w:rFonts w:ascii="Source Sans Pro SemiBold"/>
          <w:b/>
          <w:sz w:val="35"/>
        </w:rPr>
      </w:pPr>
      <w:r w:rsidRPr="003947F3">
        <w:rPr>
          <w:rFonts w:ascii="Source Sans Pro SemiBold"/>
          <w:b/>
          <w:color w:val="545454"/>
          <w:spacing w:val="-2"/>
          <w:sz w:val="35"/>
        </w:rPr>
        <w:t>Godkjente</w:t>
      </w:r>
      <w:r w:rsidRPr="003947F3">
        <w:rPr>
          <w:rFonts w:ascii="Source Sans Pro SemiBold"/>
          <w:b/>
          <w:color w:val="545454"/>
          <w:spacing w:val="-6"/>
          <w:sz w:val="35"/>
        </w:rPr>
        <w:t xml:space="preserve"> </w:t>
      </w:r>
      <w:r w:rsidRPr="003947F3">
        <w:rPr>
          <w:rFonts w:ascii="Source Sans Pro SemiBold"/>
          <w:b/>
          <w:color w:val="545454"/>
          <w:spacing w:val="-2"/>
          <w:sz w:val="35"/>
        </w:rPr>
        <w:t>stemmeg</w:t>
      </w:r>
      <w:r w:rsidR="000C5BF5">
        <w:rPr>
          <w:rFonts w:ascii="Source Sans Pro SemiBold"/>
          <w:b/>
          <w:color w:val="545454"/>
          <w:spacing w:val="-2"/>
          <w:sz w:val="35"/>
        </w:rPr>
        <w:t>je</w:t>
      </w:r>
      <w:r w:rsidR="005C6B12">
        <w:rPr>
          <w:rFonts w:ascii="Source Sans Pro SemiBold"/>
          <w:b/>
          <w:color w:val="545454"/>
          <w:spacing w:val="-2"/>
          <w:sz w:val="35"/>
        </w:rPr>
        <w:t>vingar</w:t>
      </w:r>
      <w:r w:rsidRPr="003947F3">
        <w:rPr>
          <w:rFonts w:ascii="Source Sans Pro SemiBold"/>
          <w:b/>
          <w:color w:val="545454"/>
          <w:spacing w:val="-5"/>
          <w:sz w:val="35"/>
        </w:rPr>
        <w:t xml:space="preserve"> </w:t>
      </w:r>
      <w:r w:rsidRPr="003947F3">
        <w:rPr>
          <w:rFonts w:ascii="Source Sans Pro SemiBold"/>
          <w:b/>
          <w:color w:val="545454"/>
          <w:spacing w:val="-2"/>
          <w:sz w:val="35"/>
        </w:rPr>
        <w:t>(kryss</w:t>
      </w:r>
      <w:r w:rsidRPr="003947F3">
        <w:rPr>
          <w:rFonts w:ascii="Source Sans Pro SemiBold"/>
          <w:b/>
          <w:color w:val="545454"/>
          <w:spacing w:val="-6"/>
          <w:sz w:val="35"/>
        </w:rPr>
        <w:t xml:space="preserve"> </w:t>
      </w:r>
      <w:r w:rsidRPr="003947F3">
        <w:rPr>
          <w:rFonts w:ascii="Source Sans Pro SemiBold"/>
          <w:b/>
          <w:color w:val="545454"/>
          <w:spacing w:val="-2"/>
          <w:sz w:val="35"/>
        </w:rPr>
        <w:t>i</w:t>
      </w:r>
      <w:r w:rsidRPr="003947F3">
        <w:rPr>
          <w:rFonts w:ascii="Source Sans Pro SemiBold"/>
          <w:b/>
          <w:color w:val="545454"/>
          <w:spacing w:val="-5"/>
          <w:sz w:val="35"/>
        </w:rPr>
        <w:t xml:space="preserve"> </w:t>
      </w:r>
      <w:r w:rsidRPr="003947F3">
        <w:rPr>
          <w:rFonts w:ascii="Source Sans Pro SemiBold"/>
          <w:b/>
          <w:color w:val="545454"/>
          <w:spacing w:val="-2"/>
          <w:sz w:val="35"/>
        </w:rPr>
        <w:t>manntal)</w:t>
      </w:r>
      <w:r w:rsidRPr="003947F3">
        <w:rPr>
          <w:rFonts w:ascii="Source Sans Pro SemiBold"/>
          <w:b/>
          <w:color w:val="545454"/>
          <w:sz w:val="35"/>
        </w:rPr>
        <w:tab/>
      </w:r>
      <w:r w:rsidR="005C6B12" w:rsidRPr="003947F3">
        <w:rPr>
          <w:rFonts w:ascii="Source Sans Pro SemiBold"/>
          <w:b/>
          <w:color w:val="545454"/>
          <w:spacing w:val="-2"/>
          <w:sz w:val="35"/>
        </w:rPr>
        <w:t>Stemmesetlar</w:t>
      </w:r>
      <w:r w:rsidRPr="003947F3">
        <w:rPr>
          <w:rFonts w:ascii="Source Sans Pro SemiBold"/>
          <w:b/>
          <w:color w:val="545454"/>
          <w:sz w:val="35"/>
        </w:rPr>
        <w:tab/>
      </w:r>
      <w:r w:rsidRPr="003947F3">
        <w:rPr>
          <w:rFonts w:ascii="Source Sans Pro SemiBold"/>
          <w:b/>
          <w:color w:val="545454"/>
          <w:spacing w:val="-2"/>
          <w:sz w:val="35"/>
        </w:rPr>
        <w:t>Avvik</w:t>
      </w:r>
    </w:p>
    <w:p w14:paraId="48E764B4" w14:textId="77777777" w:rsidR="004D06A4" w:rsidRPr="003947F3" w:rsidRDefault="004D06A4">
      <w:pPr>
        <w:pStyle w:val="Brdtekst"/>
        <w:spacing w:before="12"/>
        <w:rPr>
          <w:rFonts w:ascii="Source Sans Pro SemiBold"/>
          <w:b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9335"/>
        <w:gridCol w:w="3671"/>
        <w:gridCol w:w="2814"/>
      </w:tblGrid>
      <w:tr w:rsidR="004D06A4" w:rsidRPr="003947F3" w14:paraId="4E8EFD48" w14:textId="77777777">
        <w:trPr>
          <w:trHeight w:val="766"/>
        </w:trPr>
        <w:tc>
          <w:tcPr>
            <w:tcW w:w="9335" w:type="dxa"/>
          </w:tcPr>
          <w:p w14:paraId="700F2368" w14:textId="77777777" w:rsidR="004D06A4" w:rsidRPr="003947F3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3671" w:type="dxa"/>
          </w:tcPr>
          <w:p w14:paraId="0FCE3AB4" w14:textId="77777777" w:rsidR="004D06A4" w:rsidRPr="003947F3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2814" w:type="dxa"/>
          </w:tcPr>
          <w:p w14:paraId="75AED0D9" w14:textId="77777777" w:rsidR="004D06A4" w:rsidRPr="003947F3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</w:tr>
    </w:tbl>
    <w:p w14:paraId="5E979516" w14:textId="77777777" w:rsidR="004D06A4" w:rsidRPr="003947F3" w:rsidRDefault="004D06A4">
      <w:pPr>
        <w:pStyle w:val="Brdtekst"/>
        <w:spacing w:before="2"/>
        <w:rPr>
          <w:rFonts w:ascii="Source Sans Pro SemiBold"/>
          <w:b/>
          <w:sz w:val="20"/>
        </w:rPr>
      </w:pPr>
    </w:p>
    <w:p w14:paraId="783F5657" w14:textId="77777777" w:rsidR="004D06A4" w:rsidRPr="003947F3" w:rsidRDefault="004D06A4">
      <w:pPr>
        <w:pStyle w:val="Brdtekst"/>
        <w:rPr>
          <w:rFonts w:ascii="Source Sans Pro SemiBold"/>
          <w:b/>
          <w:sz w:val="20"/>
        </w:rPr>
        <w:sectPr w:rsidR="004D06A4" w:rsidRPr="003947F3">
          <w:type w:val="continuous"/>
          <w:pgSz w:w="22380" w:h="31660"/>
          <w:pgMar w:top="1400" w:right="3118" w:bottom="280" w:left="1559" w:header="354" w:footer="581" w:gutter="0"/>
          <w:cols w:space="708"/>
        </w:sectPr>
      </w:pPr>
    </w:p>
    <w:p w14:paraId="30E03048" w14:textId="77777777" w:rsidR="004D06A4" w:rsidRPr="003947F3" w:rsidRDefault="00195C91">
      <w:pPr>
        <w:pStyle w:val="Overskrift3"/>
        <w:ind w:left="1727"/>
      </w:pPr>
      <w:r w:rsidRPr="003947F3">
        <w:rPr>
          <w:color w:val="212121"/>
        </w:rPr>
        <w:t>Tvilsame</w:t>
      </w:r>
      <w:r w:rsidR="007C0AC5" w:rsidRPr="003947F3">
        <w:rPr>
          <w:color w:val="212121"/>
          <w:spacing w:val="6"/>
        </w:rPr>
        <w:t xml:space="preserve"> </w:t>
      </w:r>
      <w:r w:rsidRPr="003947F3">
        <w:rPr>
          <w:color w:val="212121"/>
        </w:rPr>
        <w:t>stemmesetlar</w:t>
      </w:r>
      <w:r w:rsidR="007C0AC5" w:rsidRPr="003947F3">
        <w:rPr>
          <w:color w:val="212121"/>
          <w:spacing w:val="6"/>
        </w:rPr>
        <w:t xml:space="preserve"> </w:t>
      </w:r>
      <w:r w:rsidR="007C0AC5" w:rsidRPr="003947F3">
        <w:rPr>
          <w:color w:val="212121"/>
        </w:rPr>
        <w:t>lagt</w:t>
      </w:r>
      <w:r w:rsidR="007C0AC5" w:rsidRPr="003947F3">
        <w:rPr>
          <w:color w:val="212121"/>
          <w:spacing w:val="6"/>
        </w:rPr>
        <w:t xml:space="preserve"> </w:t>
      </w:r>
      <w:r w:rsidR="007C0AC5" w:rsidRPr="003947F3">
        <w:rPr>
          <w:color w:val="212121"/>
        </w:rPr>
        <w:t>til</w:t>
      </w:r>
      <w:r w:rsidR="007C0AC5" w:rsidRPr="003947F3">
        <w:rPr>
          <w:color w:val="212121"/>
          <w:spacing w:val="7"/>
        </w:rPr>
        <w:t xml:space="preserve"> </w:t>
      </w:r>
      <w:r w:rsidR="007C0AC5" w:rsidRPr="003947F3">
        <w:rPr>
          <w:color w:val="212121"/>
          <w:spacing w:val="-4"/>
        </w:rPr>
        <w:t>side</w:t>
      </w:r>
    </w:p>
    <w:p w14:paraId="23A90A8E" w14:textId="77777777" w:rsidR="004D06A4" w:rsidRPr="003947F3" w:rsidRDefault="00123CDD">
      <w:pPr>
        <w:pStyle w:val="Overskrift4"/>
        <w:spacing w:before="39"/>
        <w:ind w:left="1745"/>
        <w:rPr>
          <w:sz w:val="34"/>
        </w:rPr>
      </w:pPr>
      <w:r>
        <w:rPr>
          <w:color w:val="212121"/>
          <w:w w:val="85"/>
        </w:rPr>
        <w:t>Tal på</w:t>
      </w:r>
      <w:r w:rsidR="007C0AC5" w:rsidRPr="003947F3">
        <w:rPr>
          <w:color w:val="212121"/>
          <w:spacing w:val="2"/>
        </w:rPr>
        <w:t xml:space="preserve"> </w:t>
      </w:r>
      <w:r w:rsidR="007C0AC5" w:rsidRPr="003947F3">
        <w:rPr>
          <w:color w:val="212121"/>
          <w:w w:val="85"/>
        </w:rPr>
        <w:t>tvils</w:t>
      </w:r>
      <w:r>
        <w:rPr>
          <w:color w:val="212121"/>
          <w:w w:val="85"/>
        </w:rPr>
        <w:t>a</w:t>
      </w:r>
      <w:r w:rsidR="007C0AC5" w:rsidRPr="003947F3">
        <w:rPr>
          <w:color w:val="212121"/>
          <w:w w:val="85"/>
        </w:rPr>
        <w:t>me</w:t>
      </w:r>
      <w:r w:rsidR="007C0AC5" w:rsidRPr="003947F3">
        <w:rPr>
          <w:color w:val="212121"/>
          <w:spacing w:val="3"/>
        </w:rPr>
        <w:t xml:space="preserve"> </w:t>
      </w:r>
      <w:r w:rsidR="007C0AC5" w:rsidRPr="003947F3">
        <w:rPr>
          <w:color w:val="212121"/>
          <w:w w:val="85"/>
        </w:rPr>
        <w:t>stemmese</w:t>
      </w:r>
      <w:r>
        <w:rPr>
          <w:color w:val="212121"/>
          <w:w w:val="85"/>
        </w:rPr>
        <w:t>t</w:t>
      </w:r>
      <w:r w:rsidR="007C0AC5" w:rsidRPr="003947F3">
        <w:rPr>
          <w:color w:val="212121"/>
          <w:w w:val="85"/>
        </w:rPr>
        <w:t>l</w:t>
      </w:r>
      <w:r>
        <w:rPr>
          <w:color w:val="212121"/>
          <w:w w:val="85"/>
        </w:rPr>
        <w:t>a</w:t>
      </w:r>
      <w:r w:rsidR="007C0AC5" w:rsidRPr="003947F3">
        <w:rPr>
          <w:color w:val="212121"/>
          <w:w w:val="85"/>
        </w:rPr>
        <w:t>r</w:t>
      </w:r>
      <w:r w:rsidR="007C0AC5" w:rsidRPr="003947F3">
        <w:rPr>
          <w:color w:val="212121"/>
          <w:spacing w:val="3"/>
        </w:rPr>
        <w:t xml:space="preserve"> </w:t>
      </w:r>
      <w:r w:rsidR="007C0AC5" w:rsidRPr="003947F3">
        <w:rPr>
          <w:color w:val="212121"/>
          <w:w w:val="85"/>
        </w:rPr>
        <w:t>og</w:t>
      </w:r>
      <w:r w:rsidR="007C0AC5" w:rsidRPr="003947F3">
        <w:rPr>
          <w:color w:val="212121"/>
          <w:spacing w:val="3"/>
        </w:rPr>
        <w:t xml:space="preserve"> </w:t>
      </w:r>
      <w:r w:rsidR="007C0AC5" w:rsidRPr="003947F3">
        <w:rPr>
          <w:color w:val="212121"/>
          <w:w w:val="85"/>
          <w:sz w:val="35"/>
        </w:rPr>
        <w:t>å</w:t>
      </w:r>
      <w:r w:rsidR="007C0AC5" w:rsidRPr="003947F3">
        <w:rPr>
          <w:color w:val="212121"/>
          <w:w w:val="85"/>
        </w:rPr>
        <w:t>rsak</w:t>
      </w:r>
      <w:r w:rsidR="007C0AC5" w:rsidRPr="003947F3">
        <w:rPr>
          <w:color w:val="212121"/>
          <w:spacing w:val="2"/>
        </w:rPr>
        <w:t xml:space="preserve"> </w:t>
      </w:r>
      <w:r w:rsidR="007C0AC5" w:rsidRPr="003947F3">
        <w:rPr>
          <w:color w:val="212121"/>
          <w:w w:val="85"/>
        </w:rPr>
        <w:t>til</w:t>
      </w:r>
      <w:r w:rsidR="007C0AC5" w:rsidRPr="003947F3">
        <w:rPr>
          <w:color w:val="212121"/>
          <w:spacing w:val="3"/>
        </w:rPr>
        <w:t xml:space="preserve"> </w:t>
      </w:r>
      <w:r w:rsidR="007C0AC5" w:rsidRPr="003947F3">
        <w:rPr>
          <w:color w:val="212121"/>
          <w:w w:val="85"/>
        </w:rPr>
        <w:t>at</w:t>
      </w:r>
      <w:r w:rsidR="007C0AC5" w:rsidRPr="003947F3">
        <w:rPr>
          <w:color w:val="212121"/>
          <w:spacing w:val="3"/>
        </w:rPr>
        <w:t xml:space="preserve"> </w:t>
      </w:r>
      <w:r w:rsidR="007C0AC5" w:rsidRPr="003947F3">
        <w:rPr>
          <w:color w:val="212121"/>
          <w:w w:val="85"/>
        </w:rPr>
        <w:t>de</w:t>
      </w:r>
      <w:r w:rsidR="00CF5059">
        <w:rPr>
          <w:color w:val="212121"/>
          <w:w w:val="85"/>
        </w:rPr>
        <w:t>i</w:t>
      </w:r>
      <w:r w:rsidR="007C0AC5" w:rsidRPr="003947F3">
        <w:rPr>
          <w:color w:val="212121"/>
          <w:spacing w:val="3"/>
        </w:rPr>
        <w:t xml:space="preserve"> </w:t>
      </w:r>
      <w:r w:rsidR="007C0AC5" w:rsidRPr="003947F3">
        <w:rPr>
          <w:color w:val="212121"/>
          <w:w w:val="85"/>
        </w:rPr>
        <w:t>er</w:t>
      </w:r>
      <w:r w:rsidR="007C0AC5" w:rsidRPr="003947F3">
        <w:rPr>
          <w:color w:val="212121"/>
          <w:spacing w:val="2"/>
        </w:rPr>
        <w:t xml:space="preserve"> </w:t>
      </w:r>
      <w:r w:rsidR="007C0AC5" w:rsidRPr="003947F3">
        <w:rPr>
          <w:color w:val="212121"/>
          <w:w w:val="85"/>
        </w:rPr>
        <w:t>lag</w:t>
      </w:r>
      <w:r w:rsidR="00CF5059">
        <w:rPr>
          <w:color w:val="212121"/>
          <w:w w:val="85"/>
        </w:rPr>
        <w:t>de</w:t>
      </w:r>
      <w:r w:rsidR="007C0AC5" w:rsidRPr="003947F3">
        <w:rPr>
          <w:color w:val="212121"/>
          <w:spacing w:val="3"/>
        </w:rPr>
        <w:t xml:space="preserve"> </w:t>
      </w:r>
      <w:r w:rsidR="007C0AC5" w:rsidRPr="003947F3">
        <w:rPr>
          <w:color w:val="212121"/>
          <w:w w:val="85"/>
        </w:rPr>
        <w:t>til</w:t>
      </w:r>
      <w:r w:rsidR="007C0AC5" w:rsidRPr="003947F3">
        <w:rPr>
          <w:color w:val="212121"/>
          <w:spacing w:val="3"/>
        </w:rPr>
        <w:t xml:space="preserve"> </w:t>
      </w:r>
      <w:r w:rsidR="007C0AC5" w:rsidRPr="003947F3">
        <w:rPr>
          <w:color w:val="212121"/>
          <w:spacing w:val="-2"/>
          <w:w w:val="85"/>
        </w:rPr>
        <w:t>side</w:t>
      </w:r>
      <w:r w:rsidR="007C0AC5" w:rsidRPr="003947F3">
        <w:rPr>
          <w:color w:val="212121"/>
          <w:spacing w:val="-2"/>
          <w:w w:val="85"/>
          <w:sz w:val="34"/>
        </w:rPr>
        <w:t>.</w:t>
      </w:r>
    </w:p>
    <w:p w14:paraId="2706BF9B" w14:textId="77777777" w:rsidR="004D06A4" w:rsidRPr="003947F3" w:rsidRDefault="007C0AC5">
      <w:pPr>
        <w:spacing w:before="186"/>
        <w:rPr>
          <w:rFonts w:ascii="Arial"/>
          <w:i/>
          <w:sz w:val="35"/>
        </w:rPr>
      </w:pPr>
      <w:r w:rsidRPr="003947F3">
        <w:br w:type="column"/>
      </w:r>
    </w:p>
    <w:p w14:paraId="48F164DD" w14:textId="77777777" w:rsidR="004D06A4" w:rsidRPr="003947F3" w:rsidRDefault="00123CDD">
      <w:pPr>
        <w:ind w:left="1727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 xml:space="preserve">     T</w:t>
      </w:r>
      <w:r w:rsidR="007C0AC5" w:rsidRPr="003947F3">
        <w:rPr>
          <w:rFonts w:ascii="Source Sans Pro SemiBold"/>
          <w:b/>
          <w:color w:val="545454"/>
          <w:spacing w:val="-2"/>
          <w:sz w:val="35"/>
        </w:rPr>
        <w:t>al</w:t>
      </w:r>
    </w:p>
    <w:p w14:paraId="6FB75E08" w14:textId="77777777" w:rsidR="004D06A4" w:rsidRPr="003947F3" w:rsidRDefault="004D06A4">
      <w:pPr>
        <w:rPr>
          <w:rFonts w:ascii="Source Sans Pro SemiBold"/>
          <w:b/>
          <w:sz w:val="35"/>
        </w:rPr>
        <w:sectPr w:rsidR="004D06A4" w:rsidRPr="003947F3">
          <w:type w:val="continuous"/>
          <w:pgSz w:w="22380" w:h="31660"/>
          <w:pgMar w:top="1400" w:right="3118" w:bottom="280" w:left="1559" w:header="354" w:footer="581" w:gutter="0"/>
          <w:cols w:num="2" w:space="708" w:equalWidth="0">
            <w:col w:w="10797" w:space="3935"/>
            <w:col w:w="2971"/>
          </w:cols>
        </w:sectPr>
      </w:pPr>
    </w:p>
    <w:p w14:paraId="689F3A63" w14:textId="77777777" w:rsidR="004D06A4" w:rsidRPr="003947F3" w:rsidRDefault="007C0AC5">
      <w:pPr>
        <w:pStyle w:val="Brdtekst"/>
        <w:spacing w:before="6"/>
        <w:rPr>
          <w:rFonts w:ascii="Source Sans Pro SemiBold"/>
          <w:b/>
          <w:sz w:val="3"/>
        </w:rPr>
      </w:pPr>
      <w:r w:rsidRPr="003947F3">
        <w:rPr>
          <w:rFonts w:ascii="Source Sans Pro SemiBold"/>
          <w:b/>
          <w:noProof/>
          <w:sz w:val="3"/>
        </w:rPr>
        <mc:AlternateContent>
          <mc:Choice Requires="wps">
            <w:drawing>
              <wp:anchor distT="0" distB="0" distL="0" distR="0" simplePos="0" relativeHeight="251628544" behindDoc="0" locked="0" layoutInCell="1" allowOverlap="1" wp14:anchorId="2D385AA9" wp14:editId="65FAD830">
                <wp:simplePos x="0" y="0"/>
                <wp:positionH relativeFrom="page">
                  <wp:posOffset>1043503</wp:posOffset>
                </wp:positionH>
                <wp:positionV relativeFrom="page">
                  <wp:posOffset>3852083</wp:posOffset>
                </wp:positionV>
                <wp:extent cx="12122785" cy="1270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20" style="position:absolute;margin-left:82.15pt;margin-top:303.3pt;width:954.55pt;height:.1pt;z-index: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spid="_x0000_s1026" filled="f" strokecolor="#545454" strokeweight=".30836mm" path="m,l12122406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" w14:anchorId="5D0279C2">
                <v:path arrowok="t"/>
                <w10:wrap anchorx="page" anchory="page"/>
              </v:shape>
            </w:pict>
          </mc:Fallback>
        </mc:AlternateContent>
      </w:r>
      <w:r w:rsidRPr="003947F3">
        <w:rPr>
          <w:rFonts w:ascii="Source Sans Pro SemiBold"/>
          <w:b/>
          <w:noProof/>
          <w:sz w:val="3"/>
        </w:rPr>
        <mc:AlternateContent>
          <mc:Choice Requires="wps">
            <w:drawing>
              <wp:anchor distT="0" distB="0" distL="0" distR="0" simplePos="0" relativeHeight="251629568" behindDoc="0" locked="0" layoutInCell="1" allowOverlap="1" wp14:anchorId="63449EA0" wp14:editId="5A863D42">
                <wp:simplePos x="0" y="0"/>
                <wp:positionH relativeFrom="page">
                  <wp:posOffset>1049054</wp:posOffset>
                </wp:positionH>
                <wp:positionV relativeFrom="page">
                  <wp:posOffset>9591354</wp:posOffset>
                </wp:positionV>
                <wp:extent cx="12122785" cy="1270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6F6F6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21" style="position:absolute;margin-left:82.6pt;margin-top:755.2pt;width:954.55pt;height:.1pt;z-index: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spid="_x0000_s1026" filled="f" strokecolor="#6f6f6f" strokeweight=".30836mm" path="m,l12122406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" w14:anchorId="21A970EA">
                <v:path arrowok="t"/>
                <w10:wrap anchorx="page" anchory="page"/>
              </v:shape>
            </w:pict>
          </mc:Fallback>
        </mc:AlternateContent>
      </w:r>
      <w:r w:rsidRPr="003947F3">
        <w:rPr>
          <w:rFonts w:ascii="Source Sans Pro SemiBold"/>
          <w:b/>
          <w:noProof/>
          <w:sz w:val="3"/>
        </w:rPr>
        <mc:AlternateContent>
          <mc:Choice Requires="wps">
            <w:drawing>
              <wp:anchor distT="0" distB="0" distL="0" distR="0" simplePos="0" relativeHeight="251630592" behindDoc="0" locked="0" layoutInCell="1" allowOverlap="1" wp14:anchorId="6AE904B6" wp14:editId="08669E00">
                <wp:simplePos x="0" y="0"/>
                <wp:positionH relativeFrom="page">
                  <wp:posOffset>1043503</wp:posOffset>
                </wp:positionH>
                <wp:positionV relativeFrom="page">
                  <wp:posOffset>6494146</wp:posOffset>
                </wp:positionV>
                <wp:extent cx="12122785" cy="1270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22" style="position:absolute;margin-left:82.15pt;margin-top:511.35pt;width:954.55pt;height:.1pt;z-index: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spid="_x0000_s1026" filled="f" strokecolor="#67618b" strokeweight="1.2334mm" path="m,l12122406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" w14:anchorId="538B21ED">
                <v:path arrowok="t"/>
                <w10:wrap anchorx="page" anchory="page"/>
              </v:shape>
            </w:pict>
          </mc:Fallback>
        </mc:AlternateContent>
      </w:r>
      <w:r w:rsidRPr="003947F3">
        <w:rPr>
          <w:rFonts w:ascii="Source Sans Pro SemiBold"/>
          <w:b/>
          <w:noProof/>
          <w:sz w:val="3"/>
        </w:rPr>
        <mc:AlternateContent>
          <mc:Choice Requires="wps">
            <w:drawing>
              <wp:anchor distT="0" distB="0" distL="0" distR="0" simplePos="0" relativeHeight="251631616" behindDoc="0" locked="0" layoutInCell="1" allowOverlap="1" wp14:anchorId="63C81E6B" wp14:editId="0F43E676">
                <wp:simplePos x="0" y="0"/>
                <wp:positionH relativeFrom="page">
                  <wp:posOffset>1049054</wp:posOffset>
                </wp:positionH>
                <wp:positionV relativeFrom="page">
                  <wp:posOffset>19105001</wp:posOffset>
                </wp:positionV>
                <wp:extent cx="12122785" cy="1270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23" style="position:absolute;margin-left:82.6pt;margin-top:1504.35pt;width:954.55pt;height:.1pt;z-index: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spid="_x0000_s1026" filled="f" strokecolor="#545454" strokeweight=".30836mm" path="m,l12122406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" w14:anchorId="6BC0EE9F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3007"/>
        <w:gridCol w:w="2815"/>
      </w:tblGrid>
      <w:tr w:rsidR="004D06A4" w:rsidRPr="003947F3" w14:paraId="4709CFE7" w14:textId="77777777" w:rsidTr="0CF3F4B5">
        <w:trPr>
          <w:trHeight w:val="766"/>
        </w:trPr>
        <w:tc>
          <w:tcPr>
            <w:tcW w:w="13007" w:type="dxa"/>
            <w:tcBorders>
              <w:top w:val="nil"/>
              <w:left w:val="nil"/>
            </w:tcBorders>
          </w:tcPr>
          <w:p w14:paraId="3F8FCDF1" w14:textId="77777777" w:rsidR="004D06A4" w:rsidRPr="003947F3" w:rsidRDefault="007C0AC5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 w:rsidRPr="003947F3">
              <w:rPr>
                <w:b/>
                <w:color w:val="212121"/>
                <w:spacing w:val="-2"/>
                <w:sz w:val="35"/>
              </w:rPr>
              <w:t>Tvils</w:t>
            </w:r>
            <w:r w:rsidR="00CF5059">
              <w:rPr>
                <w:b/>
                <w:color w:val="212121"/>
                <w:spacing w:val="-2"/>
                <w:sz w:val="35"/>
              </w:rPr>
              <w:t>a</w:t>
            </w:r>
            <w:r w:rsidRPr="003947F3">
              <w:rPr>
                <w:b/>
                <w:color w:val="212121"/>
                <w:spacing w:val="-2"/>
                <w:sz w:val="35"/>
              </w:rPr>
              <w:t>me</w:t>
            </w:r>
          </w:p>
        </w:tc>
        <w:tc>
          <w:tcPr>
            <w:tcW w:w="2815" w:type="dxa"/>
          </w:tcPr>
          <w:p w14:paraId="0ADC7890" w14:textId="77777777" w:rsidR="004D06A4" w:rsidRPr="003947F3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 w:rsidR="004D06A4" w:rsidRPr="003947F3" w14:paraId="207FFF90" w14:textId="77777777" w:rsidTr="0CF3F4B5">
        <w:trPr>
          <w:trHeight w:val="766"/>
        </w:trPr>
        <w:tc>
          <w:tcPr>
            <w:tcW w:w="13007" w:type="dxa"/>
          </w:tcPr>
          <w:p w14:paraId="5E79B578" w14:textId="77777777" w:rsidR="004D06A4" w:rsidRPr="003947F3" w:rsidRDefault="007C0AC5" w:rsidP="0CF3F4B5">
            <w:pPr>
              <w:pStyle w:val="TableParagraph"/>
              <w:spacing w:before="179"/>
              <w:ind w:left="199"/>
              <w:rPr>
                <w:sz w:val="35"/>
                <w:szCs w:val="35"/>
              </w:rPr>
            </w:pPr>
            <w:r w:rsidRPr="0CF3F4B5">
              <w:rPr>
                <w:color w:val="212121"/>
                <w:sz w:val="35"/>
                <w:szCs w:val="35"/>
              </w:rPr>
              <w:t>Se</w:t>
            </w:r>
            <w:r w:rsidR="00CF5059" w:rsidRPr="0CF3F4B5">
              <w:rPr>
                <w:color w:val="212121"/>
                <w:sz w:val="35"/>
                <w:szCs w:val="35"/>
              </w:rPr>
              <w:t>t</w:t>
            </w:r>
            <w:r w:rsidRPr="0CF3F4B5">
              <w:rPr>
                <w:color w:val="212121"/>
                <w:sz w:val="35"/>
                <w:szCs w:val="35"/>
              </w:rPr>
              <w:t>elen</w:t>
            </w:r>
            <w:r w:rsidRPr="0CF3F4B5">
              <w:rPr>
                <w:color w:val="212121"/>
                <w:spacing w:val="-12"/>
                <w:sz w:val="35"/>
                <w:szCs w:val="35"/>
              </w:rPr>
              <w:t xml:space="preserve"> </w:t>
            </w:r>
            <w:r w:rsidR="00CF5059" w:rsidRPr="0CF3F4B5">
              <w:rPr>
                <w:color w:val="212121"/>
                <w:sz w:val="35"/>
                <w:szCs w:val="35"/>
              </w:rPr>
              <w:t>manglar</w:t>
            </w:r>
            <w:r w:rsidRPr="0CF3F4B5">
              <w:rPr>
                <w:color w:val="212121"/>
                <w:spacing w:val="-11"/>
                <w:sz w:val="35"/>
                <w:szCs w:val="35"/>
              </w:rPr>
              <w:t xml:space="preserve"> </w:t>
            </w:r>
            <w:r w:rsidRPr="0CF3F4B5">
              <w:rPr>
                <w:color w:val="212121"/>
                <w:sz w:val="35"/>
                <w:szCs w:val="35"/>
              </w:rPr>
              <w:t>oﬀentleg</w:t>
            </w:r>
            <w:r w:rsidRPr="0CF3F4B5">
              <w:rPr>
                <w:color w:val="212121"/>
                <w:spacing w:val="-12"/>
                <w:sz w:val="35"/>
                <w:szCs w:val="35"/>
              </w:rPr>
              <w:t xml:space="preserve"> </w:t>
            </w:r>
            <w:r w:rsidRPr="0CF3F4B5">
              <w:rPr>
                <w:color w:val="212121"/>
                <w:sz w:val="35"/>
                <w:szCs w:val="35"/>
              </w:rPr>
              <w:t>stempel</w:t>
            </w:r>
            <w:r w:rsidRPr="0CF3F4B5">
              <w:rPr>
                <w:color w:val="212121"/>
                <w:spacing w:val="-11"/>
                <w:sz w:val="35"/>
                <w:szCs w:val="35"/>
              </w:rPr>
              <w:t xml:space="preserve"> </w:t>
            </w:r>
            <w:r w:rsidRPr="0CF3F4B5">
              <w:rPr>
                <w:color w:val="212121"/>
                <w:sz w:val="35"/>
                <w:szCs w:val="35"/>
              </w:rPr>
              <w:t>§</w:t>
            </w:r>
            <w:r w:rsidRPr="0CF3F4B5">
              <w:rPr>
                <w:color w:val="212121"/>
                <w:spacing w:val="-11"/>
                <w:sz w:val="35"/>
                <w:szCs w:val="35"/>
              </w:rPr>
              <w:t xml:space="preserve"> </w:t>
            </w:r>
            <w:r w:rsidRPr="0CF3F4B5">
              <w:rPr>
                <w:color w:val="212121"/>
                <w:sz w:val="35"/>
                <w:szCs w:val="35"/>
              </w:rPr>
              <w:t>10-3</w:t>
            </w:r>
            <w:r w:rsidRPr="0CF3F4B5">
              <w:rPr>
                <w:color w:val="212121"/>
                <w:spacing w:val="-12"/>
                <w:sz w:val="35"/>
                <w:szCs w:val="35"/>
              </w:rPr>
              <w:t xml:space="preserve"> </w:t>
            </w:r>
            <w:r w:rsidRPr="0CF3F4B5">
              <w:rPr>
                <w:color w:val="212121"/>
                <w:sz w:val="35"/>
                <w:szCs w:val="35"/>
              </w:rPr>
              <w:t>(1)</w:t>
            </w:r>
            <w:r w:rsidRPr="0CF3F4B5">
              <w:rPr>
                <w:color w:val="212121"/>
                <w:spacing w:val="-11"/>
                <w:sz w:val="35"/>
                <w:szCs w:val="35"/>
              </w:rPr>
              <w:t xml:space="preserve"> </w:t>
            </w:r>
            <w:r w:rsidRPr="0CF3F4B5">
              <w:rPr>
                <w:color w:val="212121"/>
                <w:spacing w:val="-10"/>
                <w:sz w:val="35"/>
                <w:szCs w:val="35"/>
              </w:rPr>
              <w:t>a</w:t>
            </w:r>
          </w:p>
        </w:tc>
        <w:tc>
          <w:tcPr>
            <w:tcW w:w="2815" w:type="dxa"/>
          </w:tcPr>
          <w:p w14:paraId="7E33B3A7" w14:textId="77777777" w:rsidR="004D06A4" w:rsidRPr="003947F3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 w:rsidR="004D06A4" w:rsidRPr="006E7AFF" w14:paraId="7060E239" w14:textId="77777777" w:rsidTr="0CF3F4B5">
        <w:trPr>
          <w:trHeight w:val="766"/>
        </w:trPr>
        <w:tc>
          <w:tcPr>
            <w:tcW w:w="13007" w:type="dxa"/>
          </w:tcPr>
          <w:p w14:paraId="697BEE62" w14:textId="77777777" w:rsidR="004D06A4" w:rsidRPr="006E7AFF" w:rsidRDefault="007C0AC5">
            <w:pPr>
              <w:pStyle w:val="TableParagraph"/>
              <w:spacing w:before="179"/>
              <w:ind w:left="199"/>
              <w:rPr>
                <w:sz w:val="35"/>
              </w:rPr>
            </w:pPr>
            <w:r w:rsidRPr="006E7AFF">
              <w:rPr>
                <w:color w:val="212121"/>
                <w:sz w:val="35"/>
              </w:rPr>
              <w:t>Det</w:t>
            </w:r>
            <w:r w:rsidRPr="006E7AFF">
              <w:rPr>
                <w:color w:val="212121"/>
                <w:spacing w:val="-14"/>
                <w:sz w:val="35"/>
              </w:rPr>
              <w:t xml:space="preserve"> </w:t>
            </w:r>
            <w:r w:rsidR="006E7AFF" w:rsidRPr="006E7AFF">
              <w:rPr>
                <w:color w:val="212121"/>
                <w:sz w:val="35"/>
              </w:rPr>
              <w:t>kjem</w:t>
            </w:r>
            <w:r w:rsidRPr="006E7AFF">
              <w:rPr>
                <w:color w:val="212121"/>
                <w:spacing w:val="-14"/>
                <w:sz w:val="35"/>
              </w:rPr>
              <w:t xml:space="preserve"> </w:t>
            </w:r>
            <w:r w:rsidRPr="006E7AFF">
              <w:rPr>
                <w:color w:val="212121"/>
                <w:sz w:val="35"/>
              </w:rPr>
              <w:t>ikk</w:t>
            </w:r>
            <w:r w:rsidR="006E7AFF" w:rsidRPr="006E7AFF">
              <w:rPr>
                <w:color w:val="212121"/>
                <w:sz w:val="35"/>
              </w:rPr>
              <w:t>j</w:t>
            </w:r>
            <w:r w:rsidRPr="006E7AFF">
              <w:rPr>
                <w:color w:val="212121"/>
                <w:sz w:val="35"/>
              </w:rPr>
              <w:t>e</w:t>
            </w:r>
            <w:r w:rsidR="006E7AFF" w:rsidRPr="006E7AFF">
              <w:rPr>
                <w:color w:val="212121"/>
                <w:sz w:val="35"/>
              </w:rPr>
              <w:t xml:space="preserve"> fram</w:t>
            </w:r>
            <w:r w:rsidRPr="006E7AFF">
              <w:rPr>
                <w:color w:val="212121"/>
                <w:spacing w:val="-13"/>
                <w:sz w:val="35"/>
              </w:rPr>
              <w:t xml:space="preserve"> </w:t>
            </w:r>
            <w:r w:rsidR="006E7AFF" w:rsidRPr="006E7AFF">
              <w:rPr>
                <w:color w:val="212121"/>
                <w:sz w:val="35"/>
              </w:rPr>
              <w:t>kva</w:t>
            </w:r>
            <w:r w:rsidRPr="006E7AFF">
              <w:rPr>
                <w:color w:val="212121"/>
                <w:spacing w:val="-14"/>
                <w:sz w:val="35"/>
              </w:rPr>
              <w:t xml:space="preserve"> </w:t>
            </w:r>
            <w:r w:rsidRPr="006E7AFF">
              <w:rPr>
                <w:color w:val="212121"/>
                <w:sz w:val="35"/>
              </w:rPr>
              <w:t>val</w:t>
            </w:r>
            <w:r w:rsidRPr="006E7AFF">
              <w:rPr>
                <w:color w:val="212121"/>
                <w:spacing w:val="-13"/>
                <w:sz w:val="35"/>
              </w:rPr>
              <w:t xml:space="preserve"> </w:t>
            </w:r>
            <w:r w:rsidRPr="006E7AFF">
              <w:rPr>
                <w:color w:val="212121"/>
                <w:sz w:val="35"/>
              </w:rPr>
              <w:t>stemmese</w:t>
            </w:r>
            <w:r w:rsidR="006E7AFF" w:rsidRPr="006E7AFF">
              <w:rPr>
                <w:color w:val="212121"/>
                <w:sz w:val="35"/>
              </w:rPr>
              <w:t>t</w:t>
            </w:r>
            <w:r w:rsidRPr="006E7AFF">
              <w:rPr>
                <w:color w:val="212121"/>
                <w:sz w:val="35"/>
              </w:rPr>
              <w:t>elen</w:t>
            </w:r>
            <w:r w:rsidRPr="006E7AFF">
              <w:rPr>
                <w:color w:val="212121"/>
                <w:spacing w:val="-14"/>
                <w:sz w:val="35"/>
              </w:rPr>
              <w:t xml:space="preserve"> </w:t>
            </w:r>
            <w:r w:rsidRPr="006E7AFF">
              <w:rPr>
                <w:color w:val="212121"/>
                <w:sz w:val="35"/>
              </w:rPr>
              <w:t>gjeld</w:t>
            </w:r>
            <w:r w:rsidRPr="006E7AFF">
              <w:rPr>
                <w:color w:val="212121"/>
                <w:spacing w:val="-13"/>
                <w:sz w:val="35"/>
              </w:rPr>
              <w:t xml:space="preserve"> </w:t>
            </w:r>
            <w:r w:rsidRPr="006E7AFF">
              <w:rPr>
                <w:color w:val="212121"/>
                <w:sz w:val="35"/>
              </w:rPr>
              <w:t>§</w:t>
            </w:r>
            <w:r w:rsidRPr="006E7AFF">
              <w:rPr>
                <w:color w:val="212121"/>
                <w:spacing w:val="-14"/>
                <w:sz w:val="35"/>
              </w:rPr>
              <w:t xml:space="preserve"> </w:t>
            </w:r>
            <w:r w:rsidRPr="006E7AFF">
              <w:rPr>
                <w:color w:val="212121"/>
                <w:sz w:val="35"/>
              </w:rPr>
              <w:t>10-3</w:t>
            </w:r>
            <w:r w:rsidRPr="006E7AFF">
              <w:rPr>
                <w:color w:val="212121"/>
                <w:spacing w:val="-13"/>
                <w:sz w:val="35"/>
              </w:rPr>
              <w:t xml:space="preserve"> </w:t>
            </w:r>
            <w:r w:rsidRPr="006E7AFF">
              <w:rPr>
                <w:color w:val="212121"/>
                <w:sz w:val="35"/>
              </w:rPr>
              <w:t>(1)</w:t>
            </w:r>
            <w:r w:rsidRPr="006E7AFF">
              <w:rPr>
                <w:color w:val="212121"/>
                <w:spacing w:val="-14"/>
                <w:sz w:val="35"/>
              </w:rPr>
              <w:t xml:space="preserve"> </w:t>
            </w:r>
            <w:r w:rsidRPr="006E7AFF">
              <w:rPr>
                <w:color w:val="212121"/>
                <w:spacing w:val="-10"/>
                <w:sz w:val="35"/>
              </w:rPr>
              <w:t>b</w:t>
            </w:r>
          </w:p>
        </w:tc>
        <w:tc>
          <w:tcPr>
            <w:tcW w:w="2815" w:type="dxa"/>
          </w:tcPr>
          <w:p w14:paraId="527512D9" w14:textId="77777777" w:rsidR="004D06A4" w:rsidRPr="006E7AFF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 w:rsidR="004D06A4" w:rsidRPr="003947F3" w14:paraId="77F93585" w14:textId="77777777" w:rsidTr="0CF3F4B5">
        <w:trPr>
          <w:trHeight w:val="766"/>
        </w:trPr>
        <w:tc>
          <w:tcPr>
            <w:tcW w:w="13007" w:type="dxa"/>
          </w:tcPr>
          <w:p w14:paraId="4FD3AB47" w14:textId="77777777" w:rsidR="004D06A4" w:rsidRPr="003947F3" w:rsidRDefault="007C0AC5">
            <w:pPr>
              <w:pStyle w:val="TableParagraph"/>
              <w:spacing w:before="179"/>
              <w:ind w:left="199"/>
              <w:rPr>
                <w:sz w:val="35"/>
              </w:rPr>
            </w:pPr>
            <w:r w:rsidRPr="003947F3">
              <w:rPr>
                <w:color w:val="212121"/>
                <w:sz w:val="35"/>
              </w:rPr>
              <w:t>Det</w:t>
            </w:r>
            <w:r w:rsidRPr="003947F3">
              <w:rPr>
                <w:color w:val="212121"/>
                <w:spacing w:val="-14"/>
                <w:sz w:val="35"/>
              </w:rPr>
              <w:t xml:space="preserve"> </w:t>
            </w:r>
            <w:r w:rsidR="006E7AFF" w:rsidRPr="006E7AFF">
              <w:rPr>
                <w:color w:val="212121"/>
                <w:sz w:val="35"/>
              </w:rPr>
              <w:t>kjem</w:t>
            </w:r>
            <w:r w:rsidR="006E7AFF" w:rsidRPr="006E7AFF">
              <w:rPr>
                <w:color w:val="212121"/>
                <w:spacing w:val="-14"/>
                <w:sz w:val="35"/>
              </w:rPr>
              <w:t xml:space="preserve"> </w:t>
            </w:r>
            <w:r w:rsidR="006E7AFF" w:rsidRPr="006E7AFF">
              <w:rPr>
                <w:color w:val="212121"/>
                <w:sz w:val="35"/>
              </w:rPr>
              <w:t>ikkje fram</w:t>
            </w:r>
            <w:r w:rsidR="006E7AFF" w:rsidRPr="006E7AFF">
              <w:rPr>
                <w:color w:val="212121"/>
                <w:spacing w:val="-13"/>
                <w:sz w:val="35"/>
              </w:rPr>
              <w:t xml:space="preserve"> </w:t>
            </w:r>
            <w:r w:rsidR="006E7AFF" w:rsidRPr="006E7AFF">
              <w:rPr>
                <w:color w:val="212121"/>
                <w:sz w:val="35"/>
              </w:rPr>
              <w:t>kva</w:t>
            </w:r>
            <w:r w:rsidR="006E7AFF" w:rsidRPr="006E7AFF">
              <w:rPr>
                <w:color w:val="212121"/>
                <w:spacing w:val="-14"/>
                <w:sz w:val="35"/>
              </w:rPr>
              <w:t xml:space="preserve"> </w:t>
            </w:r>
            <w:r w:rsidRPr="003947F3">
              <w:rPr>
                <w:color w:val="212121"/>
                <w:sz w:val="35"/>
              </w:rPr>
              <w:t>parti</w:t>
            </w:r>
            <w:r w:rsidRPr="003947F3">
              <w:rPr>
                <w:color w:val="212121"/>
                <w:spacing w:val="-13"/>
                <w:sz w:val="35"/>
              </w:rPr>
              <w:t xml:space="preserve"> </w:t>
            </w:r>
            <w:r w:rsidRPr="003947F3">
              <w:rPr>
                <w:color w:val="212121"/>
                <w:sz w:val="35"/>
              </w:rPr>
              <w:t>eller</w:t>
            </w:r>
            <w:r w:rsidRPr="003947F3">
              <w:rPr>
                <w:color w:val="212121"/>
                <w:spacing w:val="-13"/>
                <w:sz w:val="35"/>
              </w:rPr>
              <w:t xml:space="preserve"> </w:t>
            </w:r>
            <w:r w:rsidRPr="003947F3">
              <w:rPr>
                <w:color w:val="212121"/>
                <w:sz w:val="35"/>
              </w:rPr>
              <w:t>gruppe</w:t>
            </w:r>
            <w:r w:rsidRPr="003947F3">
              <w:rPr>
                <w:color w:val="212121"/>
                <w:spacing w:val="-13"/>
                <w:sz w:val="35"/>
              </w:rPr>
              <w:t xml:space="preserve"> </w:t>
            </w:r>
            <w:r w:rsidRPr="003947F3">
              <w:rPr>
                <w:color w:val="212121"/>
                <w:sz w:val="35"/>
              </w:rPr>
              <w:t>vel</w:t>
            </w:r>
            <w:r w:rsidR="00990B8F">
              <w:rPr>
                <w:color w:val="212121"/>
                <w:sz w:val="35"/>
              </w:rPr>
              <w:t>jaren</w:t>
            </w:r>
            <w:r w:rsidRPr="003947F3">
              <w:rPr>
                <w:color w:val="212121"/>
                <w:spacing w:val="-13"/>
                <w:sz w:val="35"/>
              </w:rPr>
              <w:t xml:space="preserve"> </w:t>
            </w:r>
            <w:r w:rsidRPr="003947F3">
              <w:rPr>
                <w:color w:val="212121"/>
                <w:sz w:val="35"/>
              </w:rPr>
              <w:t>har</w:t>
            </w:r>
            <w:r w:rsidRPr="003947F3">
              <w:rPr>
                <w:color w:val="212121"/>
                <w:spacing w:val="-13"/>
                <w:sz w:val="35"/>
              </w:rPr>
              <w:t xml:space="preserve"> </w:t>
            </w:r>
            <w:r w:rsidRPr="003947F3">
              <w:rPr>
                <w:color w:val="212121"/>
                <w:sz w:val="35"/>
              </w:rPr>
              <w:t>stemt</w:t>
            </w:r>
            <w:r w:rsidRPr="003947F3">
              <w:rPr>
                <w:color w:val="212121"/>
                <w:spacing w:val="-13"/>
                <w:sz w:val="35"/>
              </w:rPr>
              <w:t xml:space="preserve"> </w:t>
            </w:r>
            <w:r w:rsidRPr="003947F3">
              <w:rPr>
                <w:color w:val="212121"/>
                <w:sz w:val="35"/>
              </w:rPr>
              <w:t>på</w:t>
            </w:r>
            <w:r w:rsidRPr="003947F3">
              <w:rPr>
                <w:color w:val="212121"/>
                <w:spacing w:val="-13"/>
                <w:sz w:val="35"/>
              </w:rPr>
              <w:t xml:space="preserve"> </w:t>
            </w:r>
            <w:r w:rsidRPr="003947F3">
              <w:rPr>
                <w:color w:val="212121"/>
                <w:sz w:val="35"/>
              </w:rPr>
              <w:t>§</w:t>
            </w:r>
            <w:r w:rsidRPr="003947F3">
              <w:rPr>
                <w:color w:val="212121"/>
                <w:spacing w:val="-13"/>
                <w:sz w:val="35"/>
              </w:rPr>
              <w:t xml:space="preserve"> </w:t>
            </w:r>
            <w:r w:rsidRPr="003947F3">
              <w:rPr>
                <w:color w:val="212121"/>
                <w:sz w:val="35"/>
              </w:rPr>
              <w:t>10-3</w:t>
            </w:r>
            <w:r w:rsidRPr="003947F3">
              <w:rPr>
                <w:color w:val="212121"/>
                <w:spacing w:val="-13"/>
                <w:sz w:val="35"/>
              </w:rPr>
              <w:t xml:space="preserve"> </w:t>
            </w:r>
            <w:r w:rsidRPr="003947F3">
              <w:rPr>
                <w:color w:val="212121"/>
                <w:sz w:val="35"/>
              </w:rPr>
              <w:t>(1)</w:t>
            </w:r>
            <w:r w:rsidRPr="003947F3">
              <w:rPr>
                <w:color w:val="212121"/>
                <w:spacing w:val="-13"/>
                <w:sz w:val="35"/>
              </w:rPr>
              <w:t xml:space="preserve"> </w:t>
            </w:r>
            <w:r w:rsidRPr="003947F3">
              <w:rPr>
                <w:color w:val="212121"/>
                <w:spacing w:val="-10"/>
                <w:sz w:val="35"/>
              </w:rPr>
              <w:t>c</w:t>
            </w:r>
          </w:p>
        </w:tc>
        <w:tc>
          <w:tcPr>
            <w:tcW w:w="2815" w:type="dxa"/>
          </w:tcPr>
          <w:p w14:paraId="065EA554" w14:textId="77777777" w:rsidR="004D06A4" w:rsidRPr="003947F3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 w:rsidR="004D06A4" w:rsidRPr="00990B8F" w14:paraId="7ABBD3A0" w14:textId="77777777" w:rsidTr="0CF3F4B5">
        <w:trPr>
          <w:trHeight w:val="766"/>
        </w:trPr>
        <w:tc>
          <w:tcPr>
            <w:tcW w:w="13007" w:type="dxa"/>
          </w:tcPr>
          <w:p w14:paraId="2E871D63" w14:textId="77777777" w:rsidR="004D06A4" w:rsidRPr="00990B8F" w:rsidRDefault="007C0AC5">
            <w:pPr>
              <w:pStyle w:val="TableParagraph"/>
              <w:spacing w:before="179"/>
              <w:ind w:left="199"/>
              <w:rPr>
                <w:sz w:val="35"/>
              </w:rPr>
            </w:pPr>
            <w:r w:rsidRPr="00990B8F">
              <w:rPr>
                <w:color w:val="212121"/>
                <w:sz w:val="35"/>
              </w:rPr>
              <w:t>Partiet</w:t>
            </w:r>
            <w:r w:rsidRPr="00990B8F">
              <w:rPr>
                <w:color w:val="212121"/>
                <w:spacing w:val="-16"/>
                <w:sz w:val="35"/>
              </w:rPr>
              <w:t xml:space="preserve"> </w:t>
            </w:r>
            <w:r w:rsidRPr="00990B8F">
              <w:rPr>
                <w:color w:val="212121"/>
                <w:sz w:val="35"/>
              </w:rPr>
              <w:t>eller</w:t>
            </w:r>
            <w:r w:rsidRPr="00990B8F">
              <w:rPr>
                <w:color w:val="212121"/>
                <w:spacing w:val="-16"/>
                <w:sz w:val="35"/>
              </w:rPr>
              <w:t xml:space="preserve"> </w:t>
            </w:r>
            <w:r w:rsidRPr="00990B8F">
              <w:rPr>
                <w:color w:val="212121"/>
                <w:sz w:val="35"/>
              </w:rPr>
              <w:t>grupp</w:t>
            </w:r>
            <w:r w:rsidR="00990B8F" w:rsidRPr="00990B8F">
              <w:rPr>
                <w:color w:val="212121"/>
                <w:sz w:val="35"/>
              </w:rPr>
              <w:t>a</w:t>
            </w:r>
            <w:r w:rsidRPr="00990B8F">
              <w:rPr>
                <w:color w:val="212121"/>
                <w:spacing w:val="-16"/>
                <w:sz w:val="35"/>
              </w:rPr>
              <w:t xml:space="preserve"> </w:t>
            </w:r>
            <w:r w:rsidRPr="00990B8F">
              <w:rPr>
                <w:color w:val="212121"/>
                <w:sz w:val="35"/>
              </w:rPr>
              <w:t>stiller</w:t>
            </w:r>
            <w:r w:rsidRPr="00990B8F">
              <w:rPr>
                <w:color w:val="212121"/>
                <w:spacing w:val="-16"/>
                <w:sz w:val="35"/>
              </w:rPr>
              <w:t xml:space="preserve"> </w:t>
            </w:r>
            <w:r w:rsidRPr="00990B8F">
              <w:rPr>
                <w:color w:val="212121"/>
                <w:sz w:val="35"/>
              </w:rPr>
              <w:t>ikk</w:t>
            </w:r>
            <w:r w:rsidR="00990B8F" w:rsidRPr="00990B8F">
              <w:rPr>
                <w:color w:val="212121"/>
                <w:sz w:val="35"/>
              </w:rPr>
              <w:t>j</w:t>
            </w:r>
            <w:r w:rsidRPr="00990B8F">
              <w:rPr>
                <w:color w:val="212121"/>
                <w:sz w:val="35"/>
              </w:rPr>
              <w:t>e</w:t>
            </w:r>
            <w:r w:rsidRPr="00990B8F">
              <w:rPr>
                <w:color w:val="212121"/>
                <w:spacing w:val="-16"/>
                <w:sz w:val="35"/>
              </w:rPr>
              <w:t xml:space="preserve"> </w:t>
            </w:r>
            <w:r w:rsidRPr="00990B8F">
              <w:rPr>
                <w:color w:val="212121"/>
                <w:sz w:val="35"/>
              </w:rPr>
              <w:t>liste</w:t>
            </w:r>
            <w:r w:rsidRPr="00990B8F">
              <w:rPr>
                <w:color w:val="212121"/>
                <w:spacing w:val="-16"/>
                <w:sz w:val="35"/>
              </w:rPr>
              <w:t xml:space="preserve"> </w:t>
            </w:r>
            <w:r w:rsidRPr="00990B8F">
              <w:rPr>
                <w:color w:val="212121"/>
                <w:sz w:val="35"/>
              </w:rPr>
              <w:t>i</w:t>
            </w:r>
            <w:r w:rsidRPr="00990B8F">
              <w:rPr>
                <w:color w:val="212121"/>
                <w:spacing w:val="-16"/>
                <w:sz w:val="35"/>
              </w:rPr>
              <w:t xml:space="preserve"> </w:t>
            </w:r>
            <w:r w:rsidRPr="00990B8F">
              <w:rPr>
                <w:color w:val="212121"/>
                <w:sz w:val="35"/>
              </w:rPr>
              <w:t>valdistriktet</w:t>
            </w:r>
            <w:r w:rsidRPr="00990B8F">
              <w:rPr>
                <w:color w:val="212121"/>
                <w:spacing w:val="-15"/>
                <w:sz w:val="35"/>
              </w:rPr>
              <w:t xml:space="preserve"> </w:t>
            </w:r>
            <w:r w:rsidRPr="00990B8F">
              <w:rPr>
                <w:color w:val="212121"/>
                <w:sz w:val="35"/>
              </w:rPr>
              <w:t>§</w:t>
            </w:r>
            <w:r w:rsidRPr="00990B8F">
              <w:rPr>
                <w:color w:val="212121"/>
                <w:spacing w:val="-16"/>
                <w:sz w:val="35"/>
              </w:rPr>
              <w:t xml:space="preserve"> </w:t>
            </w:r>
            <w:r w:rsidRPr="00990B8F">
              <w:rPr>
                <w:color w:val="212121"/>
                <w:sz w:val="35"/>
              </w:rPr>
              <w:t>10-3</w:t>
            </w:r>
            <w:r w:rsidRPr="00990B8F">
              <w:rPr>
                <w:color w:val="212121"/>
                <w:spacing w:val="-16"/>
                <w:sz w:val="35"/>
              </w:rPr>
              <w:t xml:space="preserve"> </w:t>
            </w:r>
            <w:r w:rsidRPr="00990B8F">
              <w:rPr>
                <w:color w:val="212121"/>
                <w:sz w:val="35"/>
              </w:rPr>
              <w:t>(1)</w:t>
            </w:r>
            <w:r w:rsidRPr="00990B8F">
              <w:rPr>
                <w:color w:val="212121"/>
                <w:spacing w:val="-16"/>
                <w:sz w:val="35"/>
              </w:rPr>
              <w:t xml:space="preserve"> </w:t>
            </w:r>
            <w:r w:rsidRPr="00990B8F">
              <w:rPr>
                <w:color w:val="212121"/>
                <w:spacing w:val="-10"/>
                <w:sz w:val="35"/>
              </w:rPr>
              <w:t>d</w:t>
            </w:r>
          </w:p>
        </w:tc>
        <w:tc>
          <w:tcPr>
            <w:tcW w:w="2815" w:type="dxa"/>
          </w:tcPr>
          <w:p w14:paraId="107F325D" w14:textId="77777777" w:rsidR="004D06A4" w:rsidRPr="00990B8F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</w:tr>
    </w:tbl>
    <w:p w14:paraId="12B2AA06" w14:textId="77777777" w:rsidR="004D06A4" w:rsidRPr="003947F3" w:rsidRDefault="007C0AC5">
      <w:pPr>
        <w:spacing w:before="361"/>
        <w:ind w:left="1710"/>
        <w:rPr>
          <w:rFonts w:ascii="Source Sans Pro SemiBold"/>
          <w:b/>
          <w:sz w:val="38"/>
        </w:rPr>
      </w:pPr>
      <w:r w:rsidRPr="003947F3">
        <w:rPr>
          <w:rFonts w:ascii="Source Sans Pro SemiBold"/>
          <w:b/>
          <w:color w:val="212121"/>
          <w:sz w:val="38"/>
        </w:rPr>
        <w:t>Merknad</w:t>
      </w:r>
      <w:r w:rsidRPr="003947F3">
        <w:rPr>
          <w:rFonts w:ascii="Source Sans Pro SemiBold"/>
          <w:b/>
          <w:color w:val="212121"/>
          <w:spacing w:val="7"/>
          <w:sz w:val="38"/>
        </w:rPr>
        <w:t xml:space="preserve"> </w:t>
      </w:r>
      <w:r w:rsidRPr="003947F3">
        <w:rPr>
          <w:rFonts w:ascii="Source Sans Pro SemiBold"/>
          <w:b/>
          <w:color w:val="212121"/>
          <w:sz w:val="38"/>
        </w:rPr>
        <w:t>til</w:t>
      </w:r>
      <w:r w:rsidRPr="003947F3">
        <w:rPr>
          <w:rFonts w:ascii="Source Sans Pro SemiBold"/>
          <w:b/>
          <w:color w:val="212121"/>
          <w:spacing w:val="7"/>
          <w:sz w:val="38"/>
        </w:rPr>
        <w:t xml:space="preserve"> </w:t>
      </w:r>
      <w:r w:rsidR="00990B8F" w:rsidRPr="003947F3">
        <w:rPr>
          <w:rFonts w:ascii="Source Sans Pro SemiBold"/>
          <w:b/>
          <w:color w:val="212121"/>
          <w:sz w:val="38"/>
        </w:rPr>
        <w:t>samanlikning</w:t>
      </w:r>
      <w:r w:rsidRPr="003947F3">
        <w:rPr>
          <w:rFonts w:ascii="Source Sans Pro SemiBold"/>
          <w:b/>
          <w:color w:val="212121"/>
          <w:spacing w:val="8"/>
          <w:sz w:val="38"/>
        </w:rPr>
        <w:t xml:space="preserve"> </w:t>
      </w:r>
      <w:r w:rsidRPr="003947F3">
        <w:rPr>
          <w:rFonts w:ascii="Source Sans Pro SemiBold"/>
          <w:b/>
          <w:color w:val="212121"/>
          <w:sz w:val="38"/>
        </w:rPr>
        <w:t>av</w:t>
      </w:r>
      <w:r w:rsidRPr="003947F3">
        <w:rPr>
          <w:rFonts w:ascii="Source Sans Pro SemiBold"/>
          <w:b/>
          <w:color w:val="212121"/>
          <w:spacing w:val="7"/>
          <w:sz w:val="38"/>
        </w:rPr>
        <w:t xml:space="preserve"> </w:t>
      </w:r>
      <w:r w:rsidRPr="003947F3">
        <w:rPr>
          <w:rFonts w:ascii="Source Sans Pro SemiBold"/>
          <w:b/>
          <w:color w:val="212121"/>
          <w:sz w:val="38"/>
        </w:rPr>
        <w:t>godkjente</w:t>
      </w:r>
      <w:r w:rsidRPr="003947F3">
        <w:rPr>
          <w:rFonts w:ascii="Source Sans Pro SemiBold"/>
          <w:b/>
          <w:color w:val="212121"/>
          <w:spacing w:val="8"/>
          <w:sz w:val="38"/>
        </w:rPr>
        <w:t xml:space="preserve"> </w:t>
      </w:r>
      <w:r w:rsidRPr="003947F3">
        <w:rPr>
          <w:rFonts w:ascii="Source Sans Pro SemiBold"/>
          <w:b/>
          <w:color w:val="212121"/>
          <w:sz w:val="38"/>
        </w:rPr>
        <w:t>stemmeg</w:t>
      </w:r>
      <w:r w:rsidR="00680A93">
        <w:rPr>
          <w:rFonts w:ascii="Source Sans Pro SemiBold"/>
          <w:b/>
          <w:color w:val="212121"/>
          <w:sz w:val="38"/>
        </w:rPr>
        <w:t>jevingar</w:t>
      </w:r>
      <w:r w:rsidRPr="003947F3">
        <w:rPr>
          <w:rFonts w:ascii="Source Sans Pro SemiBold"/>
          <w:b/>
          <w:color w:val="212121"/>
          <w:spacing w:val="7"/>
          <w:sz w:val="38"/>
        </w:rPr>
        <w:t xml:space="preserve"> </w:t>
      </w:r>
      <w:r w:rsidRPr="003947F3">
        <w:rPr>
          <w:rFonts w:ascii="Source Sans Pro SemiBold"/>
          <w:b/>
          <w:color w:val="212121"/>
          <w:sz w:val="38"/>
        </w:rPr>
        <w:t>og</w:t>
      </w:r>
      <w:r w:rsidRPr="003947F3">
        <w:rPr>
          <w:rFonts w:ascii="Source Sans Pro SemiBold"/>
          <w:b/>
          <w:color w:val="212121"/>
          <w:spacing w:val="8"/>
          <w:sz w:val="38"/>
        </w:rPr>
        <w:t xml:space="preserve"> </w:t>
      </w:r>
      <w:r w:rsidRPr="003947F3">
        <w:rPr>
          <w:rFonts w:ascii="Source Sans Pro SemiBold"/>
          <w:b/>
          <w:color w:val="212121"/>
          <w:spacing w:val="-2"/>
          <w:sz w:val="38"/>
        </w:rPr>
        <w:t>stemmese</w:t>
      </w:r>
      <w:r w:rsidR="00680A93">
        <w:rPr>
          <w:rFonts w:ascii="Source Sans Pro SemiBold"/>
          <w:b/>
          <w:color w:val="212121"/>
          <w:spacing w:val="-2"/>
          <w:sz w:val="38"/>
        </w:rPr>
        <w:t>t</w:t>
      </w:r>
      <w:r w:rsidRPr="003947F3">
        <w:rPr>
          <w:rFonts w:ascii="Source Sans Pro SemiBold"/>
          <w:b/>
          <w:color w:val="212121"/>
          <w:spacing w:val="-2"/>
          <w:sz w:val="38"/>
        </w:rPr>
        <w:t>l</w:t>
      </w:r>
      <w:r w:rsidR="00680A93">
        <w:rPr>
          <w:rFonts w:ascii="Source Sans Pro SemiBold"/>
          <w:b/>
          <w:color w:val="212121"/>
          <w:spacing w:val="-2"/>
          <w:sz w:val="38"/>
        </w:rPr>
        <w:t>a</w:t>
      </w:r>
      <w:r w:rsidRPr="003947F3">
        <w:rPr>
          <w:rFonts w:ascii="Source Sans Pro SemiBold"/>
          <w:b/>
          <w:color w:val="212121"/>
          <w:spacing w:val="-2"/>
          <w:sz w:val="38"/>
        </w:rPr>
        <w:t>r</w:t>
      </w:r>
    </w:p>
    <w:p w14:paraId="6B315642" w14:textId="77777777" w:rsidR="004D06A4" w:rsidRPr="003947F3" w:rsidRDefault="007C0AC5">
      <w:pPr>
        <w:pStyle w:val="Brdtekst"/>
        <w:spacing w:before="2"/>
        <w:rPr>
          <w:rFonts w:ascii="Source Sans Pro SemiBold"/>
          <w:b/>
          <w:sz w:val="14"/>
        </w:rPr>
      </w:pPr>
      <w:r w:rsidRPr="003947F3">
        <w:rPr>
          <w:rFonts w:ascii="Source Sans Pro SemiBold"/>
          <w:b/>
          <w:noProof/>
          <w:sz w:val="14"/>
        </w:rPr>
        <mc:AlternateContent>
          <mc:Choice Requires="wps">
            <w:drawing>
              <wp:anchor distT="0" distB="0" distL="0" distR="0" simplePos="0" relativeHeight="251639808" behindDoc="1" locked="0" layoutInCell="1" allowOverlap="1" wp14:anchorId="3AECEC73" wp14:editId="3DD22D3F">
                <wp:simplePos x="0" y="0"/>
                <wp:positionH relativeFrom="page">
                  <wp:posOffset>2076450</wp:posOffset>
                </wp:positionH>
                <wp:positionV relativeFrom="paragraph">
                  <wp:posOffset>119380</wp:posOffset>
                </wp:positionV>
                <wp:extent cx="10046970" cy="2933700"/>
                <wp:effectExtent l="0" t="0" r="11430" b="1905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2933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7A2EF" id="Graphic 24" o:spid="_x0000_s1026" style="position:absolute;margin-left:163.5pt;margin-top:9.4pt;width:791.1pt;height:231pt;z-index:-25167667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5EC71703" w14:textId="77777777" w:rsidR="004D06A4" w:rsidRPr="003947F3" w:rsidRDefault="004D06A4">
      <w:pPr>
        <w:pStyle w:val="Brdtekst"/>
        <w:rPr>
          <w:rFonts w:ascii="Source Sans Pro SemiBold"/>
          <w:b/>
          <w:sz w:val="14"/>
        </w:rPr>
        <w:sectPr w:rsidR="004D06A4" w:rsidRPr="003947F3">
          <w:type w:val="continuous"/>
          <w:pgSz w:w="22380" w:h="31660"/>
          <w:pgMar w:top="1400" w:right="3118" w:bottom="280" w:left="1559" w:header="354" w:footer="581" w:gutter="0"/>
          <w:cols w:space="708"/>
        </w:sectPr>
      </w:pPr>
    </w:p>
    <w:p w14:paraId="16CAC3CE" w14:textId="77777777" w:rsidR="004D06A4" w:rsidRPr="003947F3" w:rsidRDefault="007C0AC5">
      <w:pPr>
        <w:pStyle w:val="Overskrift2"/>
        <w:spacing w:line="527" w:lineRule="exact"/>
      </w:pPr>
      <w:r w:rsidRPr="003947F3">
        <w:rPr>
          <w:color w:val="212121"/>
          <w:spacing w:val="-2"/>
          <w:w w:val="90"/>
        </w:rPr>
        <w:lastRenderedPageBreak/>
        <w:t>B3</w:t>
      </w:r>
      <w:r w:rsidRPr="003947F3">
        <w:rPr>
          <w:color w:val="212121"/>
          <w:spacing w:val="-12"/>
          <w:w w:val="90"/>
        </w:rPr>
        <w:t xml:space="preserve"> </w:t>
      </w:r>
      <w:r w:rsidRPr="003947F3">
        <w:rPr>
          <w:color w:val="212121"/>
          <w:spacing w:val="-2"/>
          <w:w w:val="90"/>
        </w:rPr>
        <w:t>Første</w:t>
      </w:r>
      <w:r w:rsidRPr="003947F3">
        <w:rPr>
          <w:color w:val="212121"/>
          <w:spacing w:val="-12"/>
          <w:w w:val="90"/>
        </w:rPr>
        <w:t xml:space="preserve"> </w:t>
      </w:r>
      <w:r w:rsidRPr="003947F3">
        <w:rPr>
          <w:color w:val="212121"/>
          <w:spacing w:val="-2"/>
          <w:w w:val="90"/>
        </w:rPr>
        <w:t>tel</w:t>
      </w:r>
      <w:r w:rsidR="00680A93">
        <w:rPr>
          <w:color w:val="212121"/>
          <w:spacing w:val="-2"/>
          <w:w w:val="90"/>
        </w:rPr>
        <w:t>j</w:t>
      </w:r>
      <w:r w:rsidRPr="003947F3">
        <w:rPr>
          <w:color w:val="212121"/>
          <w:spacing w:val="-2"/>
          <w:w w:val="90"/>
        </w:rPr>
        <w:t>ing</w:t>
      </w:r>
    </w:p>
    <w:p w14:paraId="7BC67705" w14:textId="77777777" w:rsidR="004D06A4" w:rsidRPr="003947F3" w:rsidRDefault="00680A93">
      <w:pPr>
        <w:pStyle w:val="Overskrift3"/>
        <w:spacing w:before="332"/>
      </w:pPr>
      <w:r w:rsidRPr="003947F3">
        <w:rPr>
          <w:color w:val="212121"/>
        </w:rPr>
        <w:t>Fordelinga</w:t>
      </w:r>
      <w:r w:rsidR="007C0AC5" w:rsidRPr="003947F3">
        <w:rPr>
          <w:color w:val="212121"/>
        </w:rPr>
        <w:t xml:space="preserve"> av godkjente stemmese</w:t>
      </w:r>
      <w:r>
        <w:rPr>
          <w:color w:val="212121"/>
        </w:rPr>
        <w:t>t</w:t>
      </w:r>
      <w:r w:rsidR="007C0AC5" w:rsidRPr="003947F3">
        <w:rPr>
          <w:color w:val="212121"/>
        </w:rPr>
        <w:t>l</w:t>
      </w:r>
      <w:r>
        <w:rPr>
          <w:color w:val="212121"/>
        </w:rPr>
        <w:t>a</w:t>
      </w:r>
      <w:r w:rsidR="007C0AC5" w:rsidRPr="003947F3">
        <w:rPr>
          <w:color w:val="212121"/>
        </w:rPr>
        <w:t>r i første</w:t>
      </w:r>
      <w:r w:rsidR="007C0AC5" w:rsidRPr="003947F3">
        <w:rPr>
          <w:color w:val="212121"/>
          <w:spacing w:val="1"/>
        </w:rPr>
        <w:t xml:space="preserve"> </w:t>
      </w:r>
      <w:r w:rsidR="007C0AC5" w:rsidRPr="003947F3">
        <w:rPr>
          <w:color w:val="212121"/>
          <w:spacing w:val="-2"/>
        </w:rPr>
        <w:t>tel</w:t>
      </w:r>
      <w:r>
        <w:rPr>
          <w:color w:val="212121"/>
          <w:spacing w:val="-2"/>
        </w:rPr>
        <w:t>j</w:t>
      </w:r>
      <w:r w:rsidR="007C0AC5" w:rsidRPr="003947F3">
        <w:rPr>
          <w:color w:val="212121"/>
          <w:spacing w:val="-2"/>
        </w:rPr>
        <w:t>ing</w:t>
      </w:r>
    </w:p>
    <w:p w14:paraId="07D0FC12" w14:textId="77777777" w:rsidR="004D06A4" w:rsidRPr="003947F3" w:rsidRDefault="007C0AC5">
      <w:pPr>
        <w:spacing w:before="304"/>
        <w:ind w:left="1919"/>
        <w:rPr>
          <w:rFonts w:ascii="Source Sans Pro SemiBold"/>
          <w:b/>
          <w:sz w:val="35"/>
        </w:rPr>
      </w:pPr>
      <w:r w:rsidRPr="003947F3">
        <w:rPr>
          <w:rFonts w:ascii="Source Sans Pro SemiBold"/>
          <w:b/>
          <w:color w:val="545454"/>
          <w:spacing w:val="-2"/>
          <w:sz w:val="35"/>
        </w:rPr>
        <w:t>Fordeling</w:t>
      </w:r>
    </w:p>
    <w:p w14:paraId="7762FEC0" w14:textId="77777777" w:rsidR="004D06A4" w:rsidRPr="003947F3" w:rsidRDefault="007C0AC5">
      <w:pPr>
        <w:rPr>
          <w:rFonts w:ascii="Source Sans Pro SemiBold"/>
          <w:b/>
          <w:sz w:val="35"/>
        </w:rPr>
      </w:pPr>
      <w:r w:rsidRPr="003947F3">
        <w:br w:type="column"/>
      </w:r>
    </w:p>
    <w:p w14:paraId="2BD3FF24" w14:textId="77777777" w:rsidR="004D06A4" w:rsidRPr="003947F3" w:rsidRDefault="004D06A4">
      <w:pPr>
        <w:pStyle w:val="Brdtekst"/>
        <w:rPr>
          <w:rFonts w:ascii="Source Sans Pro SemiBold"/>
          <w:b/>
        </w:rPr>
      </w:pPr>
    </w:p>
    <w:p w14:paraId="7EEFD76C" w14:textId="77777777" w:rsidR="004D06A4" w:rsidRPr="003947F3" w:rsidRDefault="004D06A4">
      <w:pPr>
        <w:pStyle w:val="Brdtekst"/>
        <w:spacing w:before="321"/>
        <w:rPr>
          <w:rFonts w:ascii="Source Sans Pro SemiBold"/>
          <w:b/>
        </w:rPr>
      </w:pPr>
    </w:p>
    <w:p w14:paraId="52285826" w14:textId="77777777" w:rsidR="004D06A4" w:rsidRPr="003947F3" w:rsidRDefault="003A04C4">
      <w:pPr>
        <w:ind w:left="84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 xml:space="preserve">   T</w:t>
      </w:r>
      <w:r w:rsidR="007C0AC5" w:rsidRPr="003947F3">
        <w:rPr>
          <w:rFonts w:ascii="Source Sans Pro SemiBold"/>
          <w:b/>
          <w:color w:val="545454"/>
          <w:spacing w:val="-2"/>
          <w:sz w:val="35"/>
        </w:rPr>
        <w:t>al</w:t>
      </w:r>
    </w:p>
    <w:p w14:paraId="70CA84D7" w14:textId="77777777" w:rsidR="004D06A4" w:rsidRPr="003947F3" w:rsidRDefault="004D06A4">
      <w:pPr>
        <w:rPr>
          <w:rFonts w:ascii="Source Sans Pro SemiBold"/>
          <w:b/>
          <w:sz w:val="35"/>
        </w:rPr>
        <w:sectPr w:rsidR="004D06A4" w:rsidRPr="003947F3">
          <w:pgSz w:w="22380" w:h="31660"/>
          <w:pgMar w:top="1340" w:right="3118" w:bottom="780" w:left="1559" w:header="354" w:footer="581" w:gutter="0"/>
          <w:cols w:num="2" w:space="708" w:equalWidth="0">
            <w:col w:w="10695" w:space="5663"/>
            <w:col w:w="1345"/>
          </w:cols>
        </w:sectPr>
      </w:pPr>
    </w:p>
    <w:p w14:paraId="2457208C" w14:textId="77777777" w:rsidR="004D06A4" w:rsidRPr="003947F3" w:rsidRDefault="004D06A4">
      <w:pPr>
        <w:pStyle w:val="Brdtekst"/>
        <w:spacing w:before="11"/>
        <w:rPr>
          <w:rFonts w:ascii="Source Sans Pro SemiBold"/>
          <w:b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70"/>
        <w:gridCol w:w="3252"/>
      </w:tblGrid>
      <w:tr w:rsidR="004D06A4" w:rsidRPr="003947F3" w14:paraId="59D6A491" w14:textId="77777777">
        <w:trPr>
          <w:trHeight w:val="766"/>
        </w:trPr>
        <w:tc>
          <w:tcPr>
            <w:tcW w:w="12570" w:type="dxa"/>
          </w:tcPr>
          <w:p w14:paraId="3D8858D3" w14:textId="77777777" w:rsidR="004D06A4" w:rsidRPr="003947F3" w:rsidRDefault="004D06A4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32C478CF" w14:textId="77777777" w:rsidR="004D06A4" w:rsidRPr="003947F3" w:rsidRDefault="004D06A4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365B7517" w14:textId="77777777" w:rsidR="004D06A4" w:rsidRPr="003947F3" w:rsidRDefault="007C0AC5">
            <w:pPr>
              <w:pStyle w:val="TableParagraph"/>
              <w:spacing w:line="20" w:lineRule="exact"/>
              <w:ind w:left="9736"/>
              <w:rPr>
                <w:rFonts w:ascii="Source Sans Pro SemiBold"/>
                <w:sz w:val="2"/>
              </w:rPr>
            </w:pPr>
            <w:r w:rsidRPr="003947F3"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AA8B7A8" wp14:editId="259A62C7">
                      <wp:extent cx="11430" cy="11430"/>
                      <wp:effectExtent l="0" t="0" r="0" b="0"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5" style="width:.9pt;height:.9pt;mso-position-horizontal-relative:char;mso-position-vertical-relative:line" coordsize="11430,11430" o:spid="_x0000_s1026" w14:anchorId="4C2C7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KOQ7aiUAgAAlAYAAA4AAAAAAAAAAAAAAAAALgIAAGRycy9lMm9Eb2MueG1sUEsBAi0A&#10;FAAGAAgAAAAhAM1NnMrXAAAAAQEAAA8AAAAAAAAAAAAAAAAA7gQAAGRycy9kb3ducmV2LnhtbFBL&#10;BQYAAAAABAAEAPMAAADyBQAAAAA=&#10;">
                      <v:shape id="Graphic 26" style="position:absolute;width:11430;height:11430;visibility:visible;mso-wrap-style:square;v-text-anchor:top" coordsize="11430,11430" o:spid="_x0000_s1027" fillcolor="#b1b1b1" stroked="f" path="m,5550l1625,9475r3925,1626l9475,9475,11101,5550,9475,1625,5550,,1625,1625,,555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6DA7CFAA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62241F95" w14:textId="77777777">
        <w:trPr>
          <w:trHeight w:val="766"/>
        </w:trPr>
        <w:tc>
          <w:tcPr>
            <w:tcW w:w="12570" w:type="dxa"/>
          </w:tcPr>
          <w:p w14:paraId="1A74399A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7D28423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0071B08F" w14:textId="77777777">
        <w:trPr>
          <w:trHeight w:val="766"/>
        </w:trPr>
        <w:tc>
          <w:tcPr>
            <w:tcW w:w="12570" w:type="dxa"/>
          </w:tcPr>
          <w:p w14:paraId="1EDC947C" w14:textId="77777777" w:rsidR="004D06A4" w:rsidRPr="003947F3" w:rsidRDefault="004D06A4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0F392E78" w14:textId="77777777" w:rsidR="004D06A4" w:rsidRPr="003947F3" w:rsidRDefault="007C0AC5">
            <w:pPr>
              <w:pStyle w:val="TableParagraph"/>
              <w:spacing w:line="20" w:lineRule="exact"/>
              <w:ind w:left="9736"/>
              <w:rPr>
                <w:rFonts w:ascii="Source Sans Pro SemiBold"/>
                <w:sz w:val="2"/>
              </w:rPr>
            </w:pPr>
            <w:r w:rsidRPr="003947F3"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ECC2F5B" wp14:editId="6A417F56">
                      <wp:extent cx="11430" cy="11430"/>
                      <wp:effectExtent l="0" t="0" r="0" b="0"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7" style="width:.9pt;height:.9pt;mso-position-horizontal-relative:char;mso-position-vertical-relative:line" coordsize="11430,11430" o:spid="_x0000_s1026" w14:anchorId="1E6714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D93lA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C40P3eUAgAAlAYAAA4AAAAAAAAAAAAAAAAALgIAAGRycy9lMm9Eb2MueG1sUEsBAi0A&#10;FAAGAAgAAAAhAM1NnMrXAAAAAQEAAA8AAAAAAAAAAAAAAAAA7gQAAGRycy9kb3ducmV2LnhtbFBL&#10;BQYAAAAABAAEAPMAAADyBQAAAAA=&#10;">
                      <v:shape id="Graphic 28" style="position:absolute;width:11430;height:11430;visibility:visible;mso-wrap-style:square;v-text-anchor:top" coordsize="11430,11430" o:spid="_x0000_s1027" fillcolor="#b1b1b1" stroked="f" path="m,5550l1625,9475r3925,1626l9475,9475,11101,5550,9475,1625,5550,,1625,1625,,555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1FB867C5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0067652F" w14:textId="77777777">
        <w:trPr>
          <w:trHeight w:val="766"/>
        </w:trPr>
        <w:tc>
          <w:tcPr>
            <w:tcW w:w="12570" w:type="dxa"/>
          </w:tcPr>
          <w:p w14:paraId="248F1613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04E8C41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303427CB" w14:textId="77777777">
        <w:trPr>
          <w:trHeight w:val="766"/>
        </w:trPr>
        <w:tc>
          <w:tcPr>
            <w:tcW w:w="12570" w:type="dxa"/>
          </w:tcPr>
          <w:p w14:paraId="19A16374" w14:textId="77777777" w:rsidR="004D06A4" w:rsidRPr="003947F3" w:rsidRDefault="004D06A4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5F710AC8" w14:textId="77777777" w:rsidR="004D06A4" w:rsidRPr="003947F3" w:rsidRDefault="007C0AC5">
            <w:pPr>
              <w:pStyle w:val="TableParagraph"/>
              <w:spacing w:line="20" w:lineRule="exact"/>
              <w:ind w:left="9736"/>
              <w:rPr>
                <w:rFonts w:ascii="Source Sans Pro SemiBold"/>
                <w:sz w:val="2"/>
              </w:rPr>
            </w:pPr>
            <w:r w:rsidRPr="003947F3"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DBEF8CE" wp14:editId="525BEC9F">
                      <wp:extent cx="11430" cy="11430"/>
                      <wp:effectExtent l="0" t="0" r="0" b="0"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9" style="width:.9pt;height:.9pt;mso-position-horizontal-relative:char;mso-position-vertical-relative:line" coordsize="11430,11430" o:spid="_x0000_s1026" w14:anchorId="418493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Eeskg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">
                      <v:shape id="Graphic 30" style="position:absolute;width:11430;height:11430;visibility:visible;mso-wrap-style:square;v-text-anchor:top" coordsize="11430,11430" o:spid="_x0000_s1027" fillcolor="#b1b1b1" stroked="f" path="m,5550l1625,9475r3925,1626l9475,9475,11101,5550,9475,1625,5550,,1625,1625,,555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0EB77C9C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3FA7A75C" w14:textId="77777777">
        <w:trPr>
          <w:trHeight w:val="766"/>
        </w:trPr>
        <w:tc>
          <w:tcPr>
            <w:tcW w:w="12570" w:type="dxa"/>
          </w:tcPr>
          <w:p w14:paraId="5BE75649" w14:textId="77777777" w:rsidR="004D06A4" w:rsidRPr="003947F3" w:rsidRDefault="004D06A4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54E6098E" w14:textId="77777777" w:rsidR="004D06A4" w:rsidRPr="003947F3" w:rsidRDefault="007C0AC5">
            <w:pPr>
              <w:pStyle w:val="TableParagraph"/>
              <w:spacing w:line="20" w:lineRule="exact"/>
              <w:ind w:left="9736"/>
              <w:rPr>
                <w:rFonts w:ascii="Source Sans Pro SemiBold"/>
                <w:sz w:val="2"/>
              </w:rPr>
            </w:pPr>
            <w:r w:rsidRPr="003947F3"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B917E48" wp14:editId="07A666ED">
                      <wp:extent cx="11430" cy="11430"/>
                      <wp:effectExtent l="0" t="0" r="0" b="0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1" style="width:.9pt;height:.9pt;mso-position-horizontal-relative:char;mso-position-vertical-relative:line" coordsize="11430,11430" o:spid="_x0000_s1026" w14:anchorId="1F068E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JnUfMCUAgAAlAYAAA4AAAAAAAAAAAAAAAAALgIAAGRycy9lMm9Eb2MueG1sUEsBAi0A&#10;FAAGAAgAAAAhAM1NnMrXAAAAAQEAAA8AAAAAAAAAAAAAAAAA7gQAAGRycy9kb3ducmV2LnhtbFBL&#10;BQYAAAAABAAEAPMAAADyBQAAAAA=&#10;">
                      <v:shape id="Graphic 32" style="position:absolute;width:11430;height:11430;visibility:visible;mso-wrap-style:square;v-text-anchor:top" coordsize="11430,11430" o:spid="_x0000_s1027" fillcolor="#b1b1b1" stroked="f" path="m,5550l1625,9475r3925,1626l9475,9475,11101,5550,9475,1625,5550,,1625,1625,,555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18098107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756170AD" w14:textId="77777777">
        <w:trPr>
          <w:trHeight w:val="766"/>
        </w:trPr>
        <w:tc>
          <w:tcPr>
            <w:tcW w:w="12570" w:type="dxa"/>
          </w:tcPr>
          <w:p w14:paraId="1DCC48A5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10B9BB6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005E3B19" w14:textId="77777777">
        <w:trPr>
          <w:trHeight w:val="766"/>
        </w:trPr>
        <w:tc>
          <w:tcPr>
            <w:tcW w:w="12570" w:type="dxa"/>
          </w:tcPr>
          <w:p w14:paraId="362C9BB4" w14:textId="77777777" w:rsidR="004D06A4" w:rsidRPr="003947F3" w:rsidRDefault="004D06A4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685E0FCC" w14:textId="77777777" w:rsidR="004D06A4" w:rsidRPr="003947F3" w:rsidRDefault="007C0AC5">
            <w:pPr>
              <w:pStyle w:val="TableParagraph"/>
              <w:spacing w:line="20" w:lineRule="exact"/>
              <w:ind w:left="9736"/>
              <w:rPr>
                <w:rFonts w:ascii="Source Sans Pro SemiBold"/>
                <w:sz w:val="2"/>
              </w:rPr>
            </w:pPr>
            <w:r w:rsidRPr="003947F3"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5C7529D" wp14:editId="1AB91393">
                      <wp:extent cx="11430" cy="11430"/>
                      <wp:effectExtent l="0" t="0" r="0" b="0"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3" style="width:.9pt;height:.9pt;mso-position-horizontal-relative:char;mso-position-vertical-relative:line" coordsize="11430,11430" o:spid="_x0000_s1026" w14:anchorId="438D9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F9TB0lQIAAJQGAAAOAAAAAAAAAAAAAAAAAC4CAABkcnMvZTJvRG9jLnhtbFBLAQIt&#10;ABQABgAIAAAAIQDNTZzK1wAAAAEBAAAPAAAAAAAAAAAAAAAAAO8EAABkcnMvZG93bnJldi54bWxQ&#10;SwUGAAAAAAQABADzAAAA8wUAAAAA&#10;">
                      <v:shape id="Graphic 34" style="position:absolute;width:11430;height:11430;visibility:visible;mso-wrap-style:square;v-text-anchor:top" coordsize="11430,11430" o:spid="_x0000_s1027" fillcolor="#b1b1b1" stroked="f" path="m,5550l1625,9475r3925,1626l9475,9475,11101,5550,9475,1625,5550,,1625,1625,,555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7B90E2EB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38C126EB" w14:textId="77777777">
        <w:trPr>
          <w:trHeight w:val="766"/>
        </w:trPr>
        <w:tc>
          <w:tcPr>
            <w:tcW w:w="12570" w:type="dxa"/>
          </w:tcPr>
          <w:p w14:paraId="3A0DECF3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47E8F7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6200AB1A" w14:textId="77777777">
        <w:trPr>
          <w:trHeight w:val="766"/>
        </w:trPr>
        <w:tc>
          <w:tcPr>
            <w:tcW w:w="12570" w:type="dxa"/>
          </w:tcPr>
          <w:p w14:paraId="64FEE162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119488A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2985D649" w14:textId="77777777">
        <w:trPr>
          <w:trHeight w:val="766"/>
        </w:trPr>
        <w:tc>
          <w:tcPr>
            <w:tcW w:w="12570" w:type="dxa"/>
          </w:tcPr>
          <w:p w14:paraId="4EB0DD89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22FA97B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533D2769" w14:textId="77777777">
        <w:trPr>
          <w:trHeight w:val="766"/>
        </w:trPr>
        <w:tc>
          <w:tcPr>
            <w:tcW w:w="12570" w:type="dxa"/>
          </w:tcPr>
          <w:p w14:paraId="0E7A7914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B839D7B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37DAD998" w14:textId="77777777">
        <w:trPr>
          <w:trHeight w:val="766"/>
        </w:trPr>
        <w:tc>
          <w:tcPr>
            <w:tcW w:w="12570" w:type="dxa"/>
          </w:tcPr>
          <w:p w14:paraId="6C1DDC08" w14:textId="77777777" w:rsidR="004D06A4" w:rsidRPr="003947F3" w:rsidRDefault="004D06A4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508F0688" w14:textId="77777777" w:rsidR="004D06A4" w:rsidRPr="003947F3" w:rsidRDefault="007C0AC5">
            <w:pPr>
              <w:pStyle w:val="TableParagraph"/>
              <w:spacing w:line="20" w:lineRule="exact"/>
              <w:ind w:left="9736"/>
              <w:rPr>
                <w:rFonts w:ascii="Source Sans Pro SemiBold"/>
                <w:sz w:val="2"/>
              </w:rPr>
            </w:pPr>
            <w:r w:rsidRPr="003947F3"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930AD44" wp14:editId="6B73F2C0">
                      <wp:extent cx="11430" cy="11430"/>
                      <wp:effectExtent l="0" t="0" r="0" b="0"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5" style="width:.9pt;height:.9pt;mso-position-horizontal-relative:char;mso-position-vertical-relative:line" coordsize="11430,11430" o:spid="_x0000_s1026" w14:anchorId="20031F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BxFQsYlQIAAJQGAAAOAAAAAAAAAAAAAAAAAC4CAABkcnMvZTJvRG9jLnhtbFBLAQIt&#10;ABQABgAIAAAAIQDNTZzK1wAAAAEBAAAPAAAAAAAAAAAAAAAAAO8EAABkcnMvZG93bnJldi54bWxQ&#10;SwUGAAAAAAQABADzAAAA8wUAAAAA&#10;">
                      <v:shape id="Graphic 36" style="position:absolute;width:11430;height:11430;visibility:visible;mso-wrap-style:square;v-text-anchor:top" coordsize="11430,11430" o:spid="_x0000_s1027" fillcolor="#b1b1b1" stroked="f" path="m,5550l1625,9475r3925,1626l9475,9475,11101,5550,9475,1625,5550,,1625,1625,,555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19FA7157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11576FFC" w14:textId="77777777">
        <w:trPr>
          <w:trHeight w:val="766"/>
        </w:trPr>
        <w:tc>
          <w:tcPr>
            <w:tcW w:w="12570" w:type="dxa"/>
          </w:tcPr>
          <w:p w14:paraId="61DA5E87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16957BC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23123445" w14:textId="77777777">
        <w:trPr>
          <w:trHeight w:val="766"/>
        </w:trPr>
        <w:tc>
          <w:tcPr>
            <w:tcW w:w="12570" w:type="dxa"/>
          </w:tcPr>
          <w:p w14:paraId="626FE239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9469013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4650CF57" w14:textId="77777777">
        <w:trPr>
          <w:trHeight w:val="766"/>
        </w:trPr>
        <w:tc>
          <w:tcPr>
            <w:tcW w:w="12570" w:type="dxa"/>
          </w:tcPr>
          <w:p w14:paraId="0C6C0F37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89063C9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5C19D2E5" w14:textId="77777777">
        <w:trPr>
          <w:trHeight w:val="766"/>
        </w:trPr>
        <w:tc>
          <w:tcPr>
            <w:tcW w:w="12570" w:type="dxa"/>
          </w:tcPr>
          <w:p w14:paraId="252F14B9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A3AC810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10BB71B3" w14:textId="77777777">
        <w:trPr>
          <w:trHeight w:val="766"/>
        </w:trPr>
        <w:tc>
          <w:tcPr>
            <w:tcW w:w="12570" w:type="dxa"/>
          </w:tcPr>
          <w:p w14:paraId="65BC8729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C9A2649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76E16CC5" w14:textId="77777777">
        <w:trPr>
          <w:trHeight w:val="766"/>
        </w:trPr>
        <w:tc>
          <w:tcPr>
            <w:tcW w:w="12570" w:type="dxa"/>
          </w:tcPr>
          <w:p w14:paraId="020595D4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B51A987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5A5F15B4" w14:textId="77777777">
        <w:trPr>
          <w:trHeight w:val="766"/>
        </w:trPr>
        <w:tc>
          <w:tcPr>
            <w:tcW w:w="12570" w:type="dxa"/>
          </w:tcPr>
          <w:p w14:paraId="4116B269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EC72EE7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21FE1F4E" w14:textId="77777777">
        <w:trPr>
          <w:trHeight w:val="766"/>
        </w:trPr>
        <w:tc>
          <w:tcPr>
            <w:tcW w:w="12570" w:type="dxa"/>
          </w:tcPr>
          <w:p w14:paraId="0CD086AA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6CAED4B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5D112E9C" w14:textId="77777777">
        <w:trPr>
          <w:trHeight w:val="766"/>
        </w:trPr>
        <w:tc>
          <w:tcPr>
            <w:tcW w:w="12570" w:type="dxa"/>
          </w:tcPr>
          <w:p w14:paraId="2D03AAA2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0B5E4A5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57B54415" w14:textId="77777777">
        <w:trPr>
          <w:trHeight w:val="766"/>
        </w:trPr>
        <w:tc>
          <w:tcPr>
            <w:tcW w:w="12570" w:type="dxa"/>
          </w:tcPr>
          <w:p w14:paraId="7735F800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C7821CA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429B667A" w14:textId="77777777">
        <w:trPr>
          <w:trHeight w:val="766"/>
        </w:trPr>
        <w:tc>
          <w:tcPr>
            <w:tcW w:w="12570" w:type="dxa"/>
          </w:tcPr>
          <w:p w14:paraId="6001C3A7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EBBB855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0893AEE5" w14:textId="77777777">
        <w:trPr>
          <w:trHeight w:val="766"/>
        </w:trPr>
        <w:tc>
          <w:tcPr>
            <w:tcW w:w="12570" w:type="dxa"/>
          </w:tcPr>
          <w:p w14:paraId="5EB728BD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3A2D35F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39A3C73A" w14:textId="77777777">
        <w:trPr>
          <w:trHeight w:val="766"/>
        </w:trPr>
        <w:tc>
          <w:tcPr>
            <w:tcW w:w="12570" w:type="dxa"/>
          </w:tcPr>
          <w:p w14:paraId="24A93054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9AFD5A5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5936C839" w14:textId="77777777">
        <w:trPr>
          <w:trHeight w:val="766"/>
        </w:trPr>
        <w:tc>
          <w:tcPr>
            <w:tcW w:w="12570" w:type="dxa"/>
          </w:tcPr>
          <w:p w14:paraId="5B1EBCF5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543E862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3E5811DE" w14:textId="77777777">
        <w:trPr>
          <w:trHeight w:val="766"/>
        </w:trPr>
        <w:tc>
          <w:tcPr>
            <w:tcW w:w="12570" w:type="dxa"/>
          </w:tcPr>
          <w:p w14:paraId="25AC1DA2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6F98B0B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2515F949" w14:textId="77777777">
        <w:trPr>
          <w:trHeight w:val="766"/>
        </w:trPr>
        <w:tc>
          <w:tcPr>
            <w:tcW w:w="12570" w:type="dxa"/>
          </w:tcPr>
          <w:p w14:paraId="53B24890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996B11F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29CA4629" w14:textId="77777777">
        <w:trPr>
          <w:trHeight w:val="766"/>
        </w:trPr>
        <w:tc>
          <w:tcPr>
            <w:tcW w:w="12570" w:type="dxa"/>
          </w:tcPr>
          <w:p w14:paraId="57092548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4E82B1A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3CF839BC" w14:textId="77777777">
        <w:trPr>
          <w:trHeight w:val="766"/>
        </w:trPr>
        <w:tc>
          <w:tcPr>
            <w:tcW w:w="12570" w:type="dxa"/>
          </w:tcPr>
          <w:p w14:paraId="4FF251D5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E3A4866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0504DBA5" w14:textId="77777777">
        <w:trPr>
          <w:trHeight w:val="766"/>
        </w:trPr>
        <w:tc>
          <w:tcPr>
            <w:tcW w:w="12570" w:type="dxa"/>
            <w:tcBorders>
              <w:left w:val="nil"/>
            </w:tcBorders>
          </w:tcPr>
          <w:p w14:paraId="19CBC27B" w14:textId="77777777" w:rsidR="004D06A4" w:rsidRPr="003947F3" w:rsidRDefault="007C0AC5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 w:rsidRPr="003947F3">
              <w:rPr>
                <w:b/>
                <w:color w:val="212121"/>
                <w:spacing w:val="-4"/>
                <w:sz w:val="35"/>
              </w:rPr>
              <w:t>Totalt</w:t>
            </w:r>
            <w:r w:rsidRPr="003947F3">
              <w:rPr>
                <w:b/>
                <w:color w:val="212121"/>
                <w:spacing w:val="-10"/>
                <w:sz w:val="35"/>
              </w:rPr>
              <w:t xml:space="preserve"> </w:t>
            </w:r>
            <w:r w:rsidRPr="003947F3">
              <w:rPr>
                <w:b/>
                <w:color w:val="212121"/>
                <w:spacing w:val="-4"/>
                <w:sz w:val="35"/>
              </w:rPr>
              <w:t>partifordelte</w:t>
            </w:r>
            <w:r w:rsidRPr="003947F3">
              <w:rPr>
                <w:b/>
                <w:color w:val="212121"/>
                <w:spacing w:val="-9"/>
                <w:sz w:val="35"/>
              </w:rPr>
              <w:t xml:space="preserve"> </w:t>
            </w:r>
            <w:r w:rsidR="0063573A" w:rsidRPr="003947F3">
              <w:rPr>
                <w:b/>
                <w:color w:val="212121"/>
                <w:spacing w:val="-4"/>
                <w:sz w:val="35"/>
              </w:rPr>
              <w:t>stemmesetlar</w:t>
            </w:r>
          </w:p>
        </w:tc>
        <w:tc>
          <w:tcPr>
            <w:tcW w:w="3252" w:type="dxa"/>
          </w:tcPr>
          <w:p w14:paraId="38F0B2B7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2855853D" w14:textId="77777777">
        <w:trPr>
          <w:trHeight w:val="766"/>
        </w:trPr>
        <w:tc>
          <w:tcPr>
            <w:tcW w:w="12570" w:type="dxa"/>
          </w:tcPr>
          <w:p w14:paraId="266AEF28" w14:textId="77777777" w:rsidR="004D06A4" w:rsidRPr="003947F3" w:rsidRDefault="007C0AC5">
            <w:pPr>
              <w:pStyle w:val="TableParagraph"/>
              <w:spacing w:before="179"/>
              <w:ind w:left="199"/>
              <w:rPr>
                <w:sz w:val="35"/>
              </w:rPr>
            </w:pPr>
            <w:r w:rsidRPr="003947F3">
              <w:rPr>
                <w:color w:val="212121"/>
                <w:spacing w:val="-2"/>
                <w:sz w:val="35"/>
              </w:rPr>
              <w:t>Blanke</w:t>
            </w:r>
            <w:r w:rsidRPr="003947F3">
              <w:rPr>
                <w:color w:val="212121"/>
                <w:spacing w:val="-7"/>
                <w:sz w:val="35"/>
              </w:rPr>
              <w:t xml:space="preserve"> </w:t>
            </w:r>
            <w:r w:rsidR="0063573A" w:rsidRPr="003947F3">
              <w:rPr>
                <w:color w:val="212121"/>
                <w:spacing w:val="-2"/>
                <w:sz w:val="35"/>
              </w:rPr>
              <w:t>stemmesetlar</w:t>
            </w:r>
          </w:p>
        </w:tc>
        <w:tc>
          <w:tcPr>
            <w:tcW w:w="3252" w:type="dxa"/>
          </w:tcPr>
          <w:p w14:paraId="6F659D6E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4D06A4" w:rsidRPr="003947F3" w14:paraId="2CCBF5C6" w14:textId="77777777">
        <w:trPr>
          <w:trHeight w:val="766"/>
        </w:trPr>
        <w:tc>
          <w:tcPr>
            <w:tcW w:w="12570" w:type="dxa"/>
            <w:tcBorders>
              <w:left w:val="nil"/>
              <w:bottom w:val="nil"/>
            </w:tcBorders>
          </w:tcPr>
          <w:p w14:paraId="73E54DCC" w14:textId="77777777" w:rsidR="004D06A4" w:rsidRPr="003947F3" w:rsidRDefault="007C0AC5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 w:rsidRPr="003947F3">
              <w:rPr>
                <w:b/>
                <w:color w:val="212121"/>
                <w:spacing w:val="-6"/>
                <w:sz w:val="35"/>
              </w:rPr>
              <w:t>Totalt</w:t>
            </w:r>
            <w:r w:rsidRPr="003947F3">
              <w:rPr>
                <w:b/>
                <w:color w:val="212121"/>
                <w:sz w:val="35"/>
              </w:rPr>
              <w:t xml:space="preserve"> </w:t>
            </w:r>
            <w:r w:rsidRPr="003947F3">
              <w:rPr>
                <w:b/>
                <w:color w:val="212121"/>
                <w:spacing w:val="-6"/>
                <w:sz w:val="35"/>
              </w:rPr>
              <w:t>godkjente</w:t>
            </w:r>
            <w:r w:rsidRPr="003947F3">
              <w:rPr>
                <w:b/>
                <w:color w:val="212121"/>
                <w:sz w:val="35"/>
              </w:rPr>
              <w:t xml:space="preserve"> </w:t>
            </w:r>
            <w:r w:rsidR="0063573A" w:rsidRPr="003947F3">
              <w:rPr>
                <w:b/>
                <w:color w:val="212121"/>
                <w:spacing w:val="-6"/>
                <w:sz w:val="35"/>
              </w:rPr>
              <w:t>stemmesetlar</w:t>
            </w:r>
          </w:p>
        </w:tc>
        <w:tc>
          <w:tcPr>
            <w:tcW w:w="3252" w:type="dxa"/>
          </w:tcPr>
          <w:p w14:paraId="3EE686BE" w14:textId="77777777" w:rsidR="004D06A4" w:rsidRPr="003947F3" w:rsidRDefault="004D06A4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27A08319" w14:textId="77777777" w:rsidR="004D06A4" w:rsidRPr="003947F3" w:rsidRDefault="004D06A4">
      <w:pPr>
        <w:pStyle w:val="TableParagraph"/>
        <w:rPr>
          <w:rFonts w:ascii="Times New Roman"/>
          <w:sz w:val="32"/>
        </w:rPr>
        <w:sectPr w:rsidR="004D06A4" w:rsidRPr="003947F3">
          <w:type w:val="continuous"/>
          <w:pgSz w:w="22380" w:h="31660"/>
          <w:pgMar w:top="1400" w:right="3118" w:bottom="280" w:left="1559" w:header="354" w:footer="581" w:gutter="0"/>
          <w:cols w:space="708"/>
        </w:sectPr>
      </w:pPr>
    </w:p>
    <w:p w14:paraId="53D22B93" w14:textId="77777777" w:rsidR="004D06A4" w:rsidRPr="003947F3" w:rsidRDefault="007C0AC5">
      <w:pPr>
        <w:pStyle w:val="Overskrift1"/>
        <w:spacing w:before="626"/>
      </w:pPr>
      <w:r w:rsidRPr="003947F3">
        <w:rPr>
          <w:color w:val="67618B"/>
          <w:spacing w:val="-8"/>
        </w:rPr>
        <w:lastRenderedPageBreak/>
        <w:t>C</w:t>
      </w:r>
      <w:r w:rsidRPr="003947F3">
        <w:rPr>
          <w:color w:val="67618B"/>
          <w:spacing w:val="-35"/>
        </w:rPr>
        <w:t xml:space="preserve"> </w:t>
      </w:r>
      <w:r w:rsidRPr="003947F3">
        <w:rPr>
          <w:color w:val="67618B"/>
          <w:spacing w:val="-8"/>
        </w:rPr>
        <w:t>Stemmeg</w:t>
      </w:r>
      <w:r w:rsidR="0063573A">
        <w:rPr>
          <w:color w:val="67618B"/>
          <w:spacing w:val="-8"/>
        </w:rPr>
        <w:t>jevingar</w:t>
      </w:r>
      <w:r w:rsidRPr="003947F3">
        <w:rPr>
          <w:color w:val="67618B"/>
          <w:spacing w:val="-34"/>
        </w:rPr>
        <w:t xml:space="preserve"> </w:t>
      </w:r>
      <w:r w:rsidRPr="003947F3">
        <w:rPr>
          <w:color w:val="67618B"/>
          <w:spacing w:val="-8"/>
        </w:rPr>
        <w:t>i</w:t>
      </w:r>
      <w:r w:rsidRPr="003947F3">
        <w:rPr>
          <w:color w:val="67618B"/>
          <w:spacing w:val="-34"/>
        </w:rPr>
        <w:t xml:space="preserve"> </w:t>
      </w:r>
      <w:r w:rsidRPr="003947F3">
        <w:rPr>
          <w:color w:val="67618B"/>
          <w:spacing w:val="-8"/>
        </w:rPr>
        <w:t>konvolutt</w:t>
      </w:r>
    </w:p>
    <w:p w14:paraId="40DE89E8" w14:textId="77777777" w:rsidR="004D06A4" w:rsidRPr="003947F3" w:rsidRDefault="004D06A4">
      <w:pPr>
        <w:pStyle w:val="Brdtekst"/>
        <w:spacing w:before="158"/>
        <w:rPr>
          <w:rFonts w:ascii="Arial"/>
          <w:sz w:val="20"/>
        </w:rPr>
      </w:pPr>
    </w:p>
    <w:p w14:paraId="345D6B83" w14:textId="77777777" w:rsidR="004D06A4" w:rsidRPr="003947F3" w:rsidRDefault="004D06A4">
      <w:pPr>
        <w:pStyle w:val="Brdtekst"/>
        <w:rPr>
          <w:rFonts w:ascii="Arial"/>
          <w:sz w:val="20"/>
        </w:rPr>
        <w:sectPr w:rsidR="004D06A4" w:rsidRPr="003947F3">
          <w:pgSz w:w="22380" w:h="31660"/>
          <w:pgMar w:top="1340" w:right="3118" w:bottom="780" w:left="1559" w:header="354" w:footer="581" w:gutter="0"/>
          <w:cols w:space="708"/>
        </w:sectPr>
      </w:pPr>
    </w:p>
    <w:p w14:paraId="7EF25F72" w14:textId="77777777" w:rsidR="004D06A4" w:rsidRPr="003947F3" w:rsidRDefault="007C0AC5">
      <w:pPr>
        <w:pStyle w:val="Overskrift2"/>
        <w:spacing w:line="507" w:lineRule="exact"/>
      </w:pPr>
      <w:r w:rsidRPr="003947F3">
        <w:rPr>
          <w:color w:val="212121"/>
          <w:spacing w:val="-10"/>
        </w:rPr>
        <w:t>C1</w:t>
      </w:r>
      <w:r w:rsidRPr="003947F3">
        <w:rPr>
          <w:color w:val="212121"/>
          <w:spacing w:val="-17"/>
        </w:rPr>
        <w:t xml:space="preserve"> </w:t>
      </w:r>
      <w:r w:rsidR="0063573A">
        <w:rPr>
          <w:color w:val="212121"/>
          <w:spacing w:val="-10"/>
        </w:rPr>
        <w:t>Tal på</w:t>
      </w:r>
      <w:r w:rsidRPr="003947F3">
        <w:rPr>
          <w:color w:val="212121"/>
          <w:spacing w:val="-17"/>
        </w:rPr>
        <w:t xml:space="preserve"> </w:t>
      </w:r>
      <w:r w:rsidRPr="003947F3">
        <w:rPr>
          <w:color w:val="212121"/>
          <w:spacing w:val="-10"/>
        </w:rPr>
        <w:t>stemmeg</w:t>
      </w:r>
      <w:r w:rsidR="0063573A">
        <w:rPr>
          <w:color w:val="212121"/>
          <w:spacing w:val="-10"/>
        </w:rPr>
        <w:t>jevingar</w:t>
      </w:r>
      <w:r w:rsidRPr="003947F3">
        <w:rPr>
          <w:color w:val="212121"/>
          <w:spacing w:val="-17"/>
        </w:rPr>
        <w:t xml:space="preserve"> </w:t>
      </w:r>
      <w:r w:rsidRPr="003947F3">
        <w:rPr>
          <w:color w:val="212121"/>
          <w:spacing w:val="-10"/>
        </w:rPr>
        <w:t>i</w:t>
      </w:r>
      <w:r w:rsidRPr="003947F3">
        <w:rPr>
          <w:color w:val="212121"/>
          <w:spacing w:val="-16"/>
        </w:rPr>
        <w:t xml:space="preserve"> </w:t>
      </w:r>
      <w:r w:rsidRPr="003947F3">
        <w:rPr>
          <w:color w:val="212121"/>
          <w:spacing w:val="-10"/>
        </w:rPr>
        <w:t>konvolutt</w:t>
      </w:r>
    </w:p>
    <w:p w14:paraId="334496F8" w14:textId="77777777" w:rsidR="004D06A4" w:rsidRPr="003947F3" w:rsidRDefault="007C0AC5">
      <w:pPr>
        <w:pStyle w:val="Overskrift4"/>
        <w:spacing w:before="27"/>
        <w:rPr>
          <w:sz w:val="32"/>
        </w:rPr>
      </w:pPr>
      <w:r w:rsidRPr="003947F3">
        <w:rPr>
          <w:color w:val="212121"/>
          <w:w w:val="90"/>
        </w:rPr>
        <w:t>Stemmer</w:t>
      </w:r>
      <w:r w:rsidRPr="003947F3">
        <w:rPr>
          <w:color w:val="212121"/>
          <w:spacing w:val="-14"/>
          <w:w w:val="90"/>
        </w:rPr>
        <w:t xml:space="preserve"> </w:t>
      </w:r>
      <w:r w:rsidR="0063573A">
        <w:rPr>
          <w:color w:val="212121"/>
          <w:w w:val="90"/>
        </w:rPr>
        <w:t>mottekne</w:t>
      </w:r>
      <w:r w:rsidRPr="003947F3">
        <w:rPr>
          <w:color w:val="212121"/>
          <w:spacing w:val="-14"/>
          <w:w w:val="90"/>
        </w:rPr>
        <w:t xml:space="preserve"> </w:t>
      </w:r>
      <w:r w:rsidRPr="003947F3">
        <w:rPr>
          <w:color w:val="212121"/>
          <w:w w:val="90"/>
        </w:rPr>
        <w:t>i</w:t>
      </w:r>
      <w:r w:rsidRPr="003947F3">
        <w:rPr>
          <w:color w:val="212121"/>
          <w:spacing w:val="-13"/>
          <w:w w:val="90"/>
        </w:rPr>
        <w:t xml:space="preserve"> </w:t>
      </w:r>
      <w:r w:rsidRPr="003947F3">
        <w:rPr>
          <w:color w:val="212121"/>
          <w:w w:val="90"/>
        </w:rPr>
        <w:t>konvolutt</w:t>
      </w:r>
      <w:r w:rsidRPr="003947F3">
        <w:rPr>
          <w:color w:val="212121"/>
          <w:spacing w:val="-14"/>
          <w:w w:val="90"/>
        </w:rPr>
        <w:t xml:space="preserve"> </w:t>
      </w:r>
      <w:r w:rsidRPr="003947F3">
        <w:rPr>
          <w:color w:val="212121"/>
          <w:w w:val="90"/>
        </w:rPr>
        <w:t>p</w:t>
      </w:r>
      <w:r w:rsidRPr="003947F3">
        <w:rPr>
          <w:color w:val="212121"/>
          <w:w w:val="90"/>
          <w:sz w:val="35"/>
        </w:rPr>
        <w:t>å</w:t>
      </w:r>
      <w:r w:rsidRPr="003947F3">
        <w:rPr>
          <w:color w:val="212121"/>
          <w:spacing w:val="-9"/>
          <w:w w:val="90"/>
          <w:sz w:val="35"/>
        </w:rPr>
        <w:t xml:space="preserve"> </w:t>
      </w:r>
      <w:r w:rsidRPr="003947F3">
        <w:rPr>
          <w:color w:val="212121"/>
          <w:spacing w:val="-2"/>
          <w:w w:val="90"/>
        </w:rPr>
        <w:t>valdagen</w:t>
      </w:r>
      <w:r w:rsidRPr="003947F3">
        <w:rPr>
          <w:color w:val="212121"/>
          <w:spacing w:val="-2"/>
          <w:w w:val="90"/>
          <w:sz w:val="32"/>
        </w:rPr>
        <w:t>.</w:t>
      </w:r>
    </w:p>
    <w:p w14:paraId="696079FD" w14:textId="77777777" w:rsidR="004D06A4" w:rsidRPr="003947F3" w:rsidRDefault="007C0AC5">
      <w:pPr>
        <w:spacing w:before="224"/>
        <w:ind w:left="1919"/>
        <w:rPr>
          <w:rFonts w:ascii="Source Sans Pro SemiBold"/>
          <w:b/>
          <w:sz w:val="35"/>
        </w:rPr>
      </w:pPr>
      <w:r w:rsidRPr="003947F3">
        <w:rPr>
          <w:rFonts w:ascii="Source Sans Pro SemiBold"/>
          <w:b/>
          <w:color w:val="545454"/>
          <w:spacing w:val="-4"/>
          <w:sz w:val="35"/>
        </w:rPr>
        <w:t>Type</w:t>
      </w:r>
    </w:p>
    <w:p w14:paraId="3534CD35" w14:textId="77777777" w:rsidR="004D06A4" w:rsidRPr="003947F3" w:rsidRDefault="007C0AC5">
      <w:pPr>
        <w:rPr>
          <w:rFonts w:ascii="Source Sans Pro SemiBold"/>
          <w:b/>
          <w:sz w:val="35"/>
        </w:rPr>
      </w:pPr>
      <w:r w:rsidRPr="003947F3">
        <w:br w:type="column"/>
      </w:r>
    </w:p>
    <w:p w14:paraId="45B12C1E" w14:textId="77777777" w:rsidR="004D06A4" w:rsidRPr="003947F3" w:rsidRDefault="004D06A4">
      <w:pPr>
        <w:pStyle w:val="Brdtekst"/>
        <w:spacing w:before="304"/>
        <w:rPr>
          <w:rFonts w:ascii="Source Sans Pro SemiBold"/>
          <w:b/>
        </w:rPr>
      </w:pPr>
    </w:p>
    <w:p w14:paraId="38F647C7" w14:textId="77777777" w:rsidR="004D06A4" w:rsidRPr="003947F3" w:rsidRDefault="00125A38">
      <w:pPr>
        <w:ind w:left="84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 xml:space="preserve">   T</w:t>
      </w:r>
      <w:r w:rsidR="007C0AC5" w:rsidRPr="003947F3">
        <w:rPr>
          <w:rFonts w:ascii="Source Sans Pro SemiBold"/>
          <w:b/>
          <w:color w:val="545454"/>
          <w:spacing w:val="-2"/>
          <w:sz w:val="35"/>
        </w:rPr>
        <w:t>al</w:t>
      </w:r>
    </w:p>
    <w:p w14:paraId="5B2C5EB4" w14:textId="77777777" w:rsidR="004D06A4" w:rsidRPr="003947F3" w:rsidRDefault="004D06A4">
      <w:pPr>
        <w:rPr>
          <w:rFonts w:ascii="Source Sans Pro SemiBold"/>
          <w:b/>
          <w:sz w:val="35"/>
        </w:rPr>
        <w:sectPr w:rsidR="004D06A4" w:rsidRPr="003947F3">
          <w:type w:val="continuous"/>
          <w:pgSz w:w="22380" w:h="31660"/>
          <w:pgMar w:top="1400" w:right="3118" w:bottom="280" w:left="1559" w:header="354" w:footer="581" w:gutter="0"/>
          <w:cols w:num="2" w:space="708" w:equalWidth="0">
            <w:col w:w="7560" w:space="8798"/>
            <w:col w:w="1345"/>
          </w:cols>
        </w:sectPr>
      </w:pPr>
    </w:p>
    <w:p w14:paraId="503A0F2F" w14:textId="77777777" w:rsidR="004D06A4" w:rsidRPr="003947F3" w:rsidRDefault="007C0AC5">
      <w:pPr>
        <w:pStyle w:val="Brdtekst"/>
        <w:spacing w:before="11"/>
        <w:rPr>
          <w:rFonts w:ascii="Source Sans Pro SemiBold"/>
          <w:b/>
          <w:sz w:val="4"/>
        </w:rPr>
      </w:pPr>
      <w:r w:rsidRPr="003947F3">
        <w:rPr>
          <w:rFonts w:ascii="Source Sans Pro SemiBold"/>
          <w:b/>
          <w:noProof/>
          <w:sz w:val="4"/>
        </w:rPr>
        <mc:AlternateContent>
          <mc:Choice Requires="wps">
            <w:drawing>
              <wp:anchor distT="0" distB="0" distL="0" distR="0" simplePos="0" relativeHeight="251632640" behindDoc="0" locked="0" layoutInCell="1" allowOverlap="1" wp14:anchorId="5A34A2EA" wp14:editId="305ACBE4">
                <wp:simplePos x="0" y="0"/>
                <wp:positionH relativeFrom="page">
                  <wp:posOffset>1043503</wp:posOffset>
                </wp:positionH>
                <wp:positionV relativeFrom="page">
                  <wp:posOffset>15219613</wp:posOffset>
                </wp:positionV>
                <wp:extent cx="12122785" cy="1270"/>
                <wp:effectExtent l="0" t="0" r="0" b="0"/>
                <wp:wrapNone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37" style="position:absolute;margin-left:82.15pt;margin-top:1198.4pt;width:954.55pt;height:.1pt;z-index: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spid="_x0000_s1026" filled="f" strokecolor="#545454" strokeweight=".30836mm" path="m,l12122406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" w14:anchorId="131CC7ED">
                <v:path arrowok="t"/>
                <w10:wrap anchorx="page" anchory="page"/>
              </v:shape>
            </w:pict>
          </mc:Fallback>
        </mc:AlternateContent>
      </w:r>
      <w:r w:rsidRPr="003947F3">
        <w:rPr>
          <w:rFonts w:ascii="Source Sans Pro SemiBold"/>
          <w:b/>
          <w:noProof/>
          <w:sz w:val="4"/>
        </w:rPr>
        <mc:AlternateContent>
          <mc:Choice Requires="wps">
            <w:drawing>
              <wp:anchor distT="0" distB="0" distL="0" distR="0" simplePos="0" relativeHeight="251633664" behindDoc="0" locked="0" layoutInCell="1" allowOverlap="1" wp14:anchorId="264CBE59" wp14:editId="692F31F9">
                <wp:simplePos x="0" y="0"/>
                <wp:positionH relativeFrom="page">
                  <wp:posOffset>1043503</wp:posOffset>
                </wp:positionH>
                <wp:positionV relativeFrom="page">
                  <wp:posOffset>9202815</wp:posOffset>
                </wp:positionV>
                <wp:extent cx="12122785" cy="1270"/>
                <wp:effectExtent l="0" t="0" r="0" b="0"/>
                <wp:wrapNone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38" style="position:absolute;margin-left:82.15pt;margin-top:724.65pt;width:954.55pt;height:.1pt;z-index: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spid="_x0000_s1026" filled="f" strokecolor="#67618b" strokeweight="1.2334mm" path="m,l12122406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" w14:anchorId="7926BB0F">
                <v:path arrowok="t"/>
                <w10:wrap anchorx="page" anchory="page"/>
              </v:shape>
            </w:pict>
          </mc:Fallback>
        </mc:AlternateContent>
      </w:r>
      <w:r w:rsidRPr="003947F3">
        <w:rPr>
          <w:rFonts w:ascii="Source Sans Pro SemiBold"/>
          <w:b/>
          <w:noProof/>
          <w:sz w:val="4"/>
        </w:rPr>
        <mc:AlternateContent>
          <mc:Choice Requires="wps">
            <w:drawing>
              <wp:anchor distT="0" distB="0" distL="0" distR="0" simplePos="0" relativeHeight="251634688" behindDoc="0" locked="0" layoutInCell="1" allowOverlap="1" wp14:anchorId="529D0EE6" wp14:editId="6E51678B">
                <wp:simplePos x="0" y="0"/>
                <wp:positionH relativeFrom="page">
                  <wp:posOffset>1043503</wp:posOffset>
                </wp:positionH>
                <wp:positionV relativeFrom="page">
                  <wp:posOffset>888088</wp:posOffset>
                </wp:positionV>
                <wp:extent cx="12122785" cy="1270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39" style="position:absolute;margin-left:82.15pt;margin-top:69.95pt;width:954.55pt;height:.1pt;z-index: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spid="_x0000_s1026" filled="f" strokecolor="#67618b" strokeweight="1.2334mm" path="m,l12122406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" w14:anchorId="3BD23D6B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998"/>
        <w:gridCol w:w="2823"/>
      </w:tblGrid>
      <w:tr w:rsidR="004D06A4" w:rsidRPr="003947F3" w14:paraId="27FDFD2A" w14:textId="77777777">
        <w:trPr>
          <w:trHeight w:val="766"/>
        </w:trPr>
        <w:tc>
          <w:tcPr>
            <w:tcW w:w="12998" w:type="dxa"/>
          </w:tcPr>
          <w:p w14:paraId="5E655836" w14:textId="77777777" w:rsidR="004D06A4" w:rsidRPr="003947F3" w:rsidRDefault="007C0AC5">
            <w:pPr>
              <w:pStyle w:val="TableParagraph"/>
              <w:spacing w:before="179"/>
              <w:ind w:left="199"/>
              <w:rPr>
                <w:sz w:val="35"/>
              </w:rPr>
            </w:pPr>
            <w:r w:rsidRPr="003947F3">
              <w:rPr>
                <w:color w:val="212121"/>
                <w:spacing w:val="-2"/>
                <w:sz w:val="35"/>
              </w:rPr>
              <w:t>Omslagskonvolutt</w:t>
            </w:r>
          </w:p>
        </w:tc>
        <w:tc>
          <w:tcPr>
            <w:tcW w:w="2823" w:type="dxa"/>
          </w:tcPr>
          <w:p w14:paraId="70F5FD29" w14:textId="77777777" w:rsidR="004D06A4" w:rsidRPr="003947F3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 w:rsidR="004D06A4" w:rsidRPr="003947F3" w14:paraId="68A9A627" w14:textId="77777777">
        <w:trPr>
          <w:trHeight w:val="766"/>
        </w:trPr>
        <w:tc>
          <w:tcPr>
            <w:tcW w:w="12998" w:type="dxa"/>
          </w:tcPr>
          <w:p w14:paraId="55E6040E" w14:textId="77777777" w:rsidR="004D06A4" w:rsidRPr="003947F3" w:rsidRDefault="007C0AC5">
            <w:pPr>
              <w:pStyle w:val="TableParagraph"/>
              <w:spacing w:before="179"/>
              <w:ind w:left="199"/>
              <w:rPr>
                <w:sz w:val="35"/>
              </w:rPr>
            </w:pPr>
            <w:r w:rsidRPr="003947F3">
              <w:rPr>
                <w:color w:val="212121"/>
                <w:spacing w:val="-2"/>
                <w:sz w:val="35"/>
              </w:rPr>
              <w:t>Beredskapskonvolutt/fr</w:t>
            </w:r>
            <w:r w:rsidR="00CD32E7">
              <w:rPr>
                <w:color w:val="212121"/>
                <w:spacing w:val="-2"/>
                <w:sz w:val="35"/>
              </w:rPr>
              <w:t>a</w:t>
            </w:r>
            <w:r w:rsidRPr="003947F3">
              <w:rPr>
                <w:color w:val="212121"/>
                <w:spacing w:val="-2"/>
                <w:sz w:val="35"/>
              </w:rPr>
              <w:t>m</w:t>
            </w:r>
            <w:r w:rsidR="00CD32E7">
              <w:rPr>
                <w:color w:val="212121"/>
                <w:spacing w:val="-2"/>
                <w:sz w:val="35"/>
              </w:rPr>
              <w:t>an</w:t>
            </w:r>
            <w:r w:rsidRPr="003947F3">
              <w:rPr>
                <w:color w:val="212121"/>
                <w:spacing w:val="-2"/>
                <w:sz w:val="35"/>
              </w:rPr>
              <w:t>dstemmer</w:t>
            </w:r>
          </w:p>
        </w:tc>
        <w:tc>
          <w:tcPr>
            <w:tcW w:w="2823" w:type="dxa"/>
          </w:tcPr>
          <w:p w14:paraId="74367815" w14:textId="77777777" w:rsidR="004D06A4" w:rsidRPr="003947F3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 w:rsidR="004D06A4" w:rsidRPr="003947F3" w14:paraId="4C6EC294" w14:textId="77777777">
        <w:trPr>
          <w:trHeight w:val="766"/>
        </w:trPr>
        <w:tc>
          <w:tcPr>
            <w:tcW w:w="12998" w:type="dxa"/>
            <w:tcBorders>
              <w:left w:val="nil"/>
              <w:bottom w:val="nil"/>
            </w:tcBorders>
          </w:tcPr>
          <w:p w14:paraId="4F580EFE" w14:textId="77777777" w:rsidR="004D06A4" w:rsidRPr="003947F3" w:rsidRDefault="007C0AC5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 w:rsidRPr="003947F3">
              <w:rPr>
                <w:b/>
                <w:color w:val="212121"/>
                <w:spacing w:val="-2"/>
                <w:sz w:val="35"/>
              </w:rPr>
              <w:t>Totalt</w:t>
            </w:r>
          </w:p>
        </w:tc>
        <w:tc>
          <w:tcPr>
            <w:tcW w:w="2823" w:type="dxa"/>
          </w:tcPr>
          <w:p w14:paraId="0044048A" w14:textId="77777777" w:rsidR="004D06A4" w:rsidRPr="003947F3" w:rsidRDefault="004D06A4">
            <w:pPr>
              <w:pStyle w:val="TableParagraph"/>
              <w:rPr>
                <w:rFonts w:ascii="Times New Roman"/>
                <w:sz w:val="36"/>
              </w:rPr>
            </w:pPr>
          </w:p>
        </w:tc>
      </w:tr>
    </w:tbl>
    <w:p w14:paraId="502B7431" w14:textId="77777777" w:rsidR="004D06A4" w:rsidRPr="003947F3" w:rsidRDefault="007C0AC5">
      <w:pPr>
        <w:spacing w:before="361"/>
        <w:ind w:left="1710"/>
        <w:rPr>
          <w:rFonts w:ascii="Source Sans Pro SemiBold"/>
          <w:b/>
          <w:sz w:val="38"/>
        </w:rPr>
      </w:pPr>
      <w:r w:rsidRPr="003947F3">
        <w:rPr>
          <w:rFonts w:ascii="Source Sans Pro SemiBold"/>
          <w:b/>
          <w:color w:val="212121"/>
          <w:sz w:val="38"/>
        </w:rPr>
        <w:t>Merknad</w:t>
      </w:r>
      <w:r w:rsidRPr="003947F3">
        <w:rPr>
          <w:rFonts w:ascii="Source Sans Pro SemiBold"/>
          <w:b/>
          <w:color w:val="212121"/>
          <w:spacing w:val="5"/>
          <w:sz w:val="38"/>
        </w:rPr>
        <w:t xml:space="preserve"> </w:t>
      </w:r>
      <w:r w:rsidRPr="003947F3">
        <w:rPr>
          <w:rFonts w:ascii="Source Sans Pro SemiBold"/>
          <w:b/>
          <w:color w:val="212121"/>
          <w:sz w:val="38"/>
        </w:rPr>
        <w:t>til</w:t>
      </w:r>
      <w:r w:rsidRPr="003947F3">
        <w:rPr>
          <w:rFonts w:ascii="Source Sans Pro SemiBold"/>
          <w:b/>
          <w:color w:val="212121"/>
          <w:spacing w:val="5"/>
          <w:sz w:val="38"/>
        </w:rPr>
        <w:t xml:space="preserve"> </w:t>
      </w:r>
      <w:r w:rsidRPr="003947F3">
        <w:rPr>
          <w:rFonts w:ascii="Source Sans Pro SemiBold"/>
          <w:b/>
          <w:color w:val="212121"/>
          <w:sz w:val="38"/>
        </w:rPr>
        <w:t>stemmeg</w:t>
      </w:r>
      <w:r w:rsidR="00CD32E7">
        <w:rPr>
          <w:rFonts w:ascii="Source Sans Pro SemiBold"/>
          <w:b/>
          <w:color w:val="212121"/>
          <w:sz w:val="38"/>
        </w:rPr>
        <w:t>jevingar</w:t>
      </w:r>
      <w:r w:rsidRPr="003947F3">
        <w:rPr>
          <w:rFonts w:ascii="Source Sans Pro SemiBold"/>
          <w:b/>
          <w:color w:val="212121"/>
          <w:spacing w:val="6"/>
          <w:sz w:val="38"/>
        </w:rPr>
        <w:t xml:space="preserve"> </w:t>
      </w:r>
      <w:r w:rsidRPr="003947F3">
        <w:rPr>
          <w:rFonts w:ascii="Source Sans Pro SemiBold"/>
          <w:b/>
          <w:color w:val="212121"/>
          <w:sz w:val="38"/>
        </w:rPr>
        <w:t>i</w:t>
      </w:r>
      <w:r w:rsidRPr="003947F3">
        <w:rPr>
          <w:rFonts w:ascii="Source Sans Pro SemiBold"/>
          <w:b/>
          <w:color w:val="212121"/>
          <w:spacing w:val="5"/>
          <w:sz w:val="38"/>
        </w:rPr>
        <w:t xml:space="preserve"> </w:t>
      </w:r>
      <w:r w:rsidRPr="003947F3">
        <w:rPr>
          <w:rFonts w:ascii="Source Sans Pro SemiBold"/>
          <w:b/>
          <w:color w:val="212121"/>
          <w:spacing w:val="-2"/>
          <w:sz w:val="38"/>
        </w:rPr>
        <w:t>konvolutt</w:t>
      </w:r>
    </w:p>
    <w:p w14:paraId="2E156E84" w14:textId="77777777" w:rsidR="004D06A4" w:rsidRPr="003947F3" w:rsidRDefault="007C0AC5">
      <w:pPr>
        <w:pStyle w:val="Brdtekst"/>
        <w:spacing w:before="2"/>
        <w:rPr>
          <w:rFonts w:ascii="Source Sans Pro SemiBold"/>
          <w:b/>
          <w:sz w:val="14"/>
        </w:rPr>
      </w:pPr>
      <w:r w:rsidRPr="003947F3">
        <w:rPr>
          <w:rFonts w:ascii="Source Sans Pro SemiBold"/>
          <w:b/>
          <w:noProof/>
          <w:sz w:val="14"/>
        </w:rPr>
        <mc:AlternateContent>
          <mc:Choice Requires="wps">
            <w:drawing>
              <wp:anchor distT="0" distB="0" distL="0" distR="0" simplePos="0" relativeHeight="251640832" behindDoc="1" locked="0" layoutInCell="1" allowOverlap="1" wp14:anchorId="43FE1F1B" wp14:editId="06FC1FF6">
                <wp:simplePos x="0" y="0"/>
                <wp:positionH relativeFrom="page">
                  <wp:posOffset>2081457</wp:posOffset>
                </wp:positionH>
                <wp:positionV relativeFrom="paragraph">
                  <wp:posOffset>128301</wp:posOffset>
                </wp:positionV>
                <wp:extent cx="10046970" cy="3541395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5413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54139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541252"/>
                              </a:lnTo>
                              <a:lnTo>
                                <a:pt x="0" y="35412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40" style="position:absolute;margin-left:163.9pt;margin-top:10.1pt;width:791.1pt;height:278.85pt;z-index:-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541395" o:spid="_x0000_s1026" filled="f" strokecolor="#b1b1b1" strokeweight=".30836mm" path="m,l10046499,r,3541252l,3541252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" w14:anchorId="046730D2">
                <v:path arrowok="t"/>
                <w10:wrap type="topAndBottom" anchorx="page"/>
              </v:shape>
            </w:pict>
          </mc:Fallback>
        </mc:AlternateContent>
      </w:r>
    </w:p>
    <w:p w14:paraId="073D9B51" w14:textId="77777777" w:rsidR="004D06A4" w:rsidRPr="003947F3" w:rsidRDefault="004D06A4">
      <w:pPr>
        <w:pStyle w:val="Brdtekst"/>
        <w:spacing w:before="611"/>
        <w:rPr>
          <w:rFonts w:ascii="Source Sans Pro SemiBold"/>
          <w:b/>
          <w:sz w:val="56"/>
        </w:rPr>
      </w:pPr>
    </w:p>
    <w:p w14:paraId="617C3257" w14:textId="77777777" w:rsidR="004D06A4" w:rsidRPr="003947F3" w:rsidRDefault="007C0AC5">
      <w:pPr>
        <w:pStyle w:val="Overskrift1"/>
        <w:spacing w:before="1"/>
      </w:pPr>
      <w:r w:rsidRPr="003947F3">
        <w:rPr>
          <w:color w:val="67618B"/>
          <w:w w:val="90"/>
        </w:rPr>
        <w:t>D</w:t>
      </w:r>
      <w:r w:rsidRPr="003947F3">
        <w:rPr>
          <w:color w:val="67618B"/>
          <w:spacing w:val="-11"/>
          <w:w w:val="90"/>
        </w:rPr>
        <w:t xml:space="preserve"> </w:t>
      </w:r>
      <w:r w:rsidRPr="003947F3">
        <w:rPr>
          <w:color w:val="67618B"/>
          <w:spacing w:val="-2"/>
        </w:rPr>
        <w:t>Godkjenning</w:t>
      </w:r>
    </w:p>
    <w:p w14:paraId="74A40B1E" w14:textId="77777777" w:rsidR="004D06A4" w:rsidRPr="003947F3" w:rsidRDefault="007C0AC5">
      <w:pPr>
        <w:pStyle w:val="Overskrift2"/>
        <w:spacing w:before="365"/>
      </w:pPr>
      <w:r w:rsidRPr="003947F3">
        <w:rPr>
          <w:color w:val="212121"/>
          <w:spacing w:val="-14"/>
        </w:rPr>
        <w:t>D1</w:t>
      </w:r>
      <w:r w:rsidRPr="003947F3">
        <w:rPr>
          <w:color w:val="212121"/>
          <w:spacing w:val="-23"/>
        </w:rPr>
        <w:t xml:space="preserve"> </w:t>
      </w:r>
      <w:r w:rsidRPr="003947F3">
        <w:rPr>
          <w:color w:val="212121"/>
          <w:spacing w:val="-14"/>
        </w:rPr>
        <w:t>Merknad</w:t>
      </w:r>
      <w:r w:rsidRPr="003947F3">
        <w:rPr>
          <w:color w:val="212121"/>
          <w:spacing w:val="-22"/>
        </w:rPr>
        <w:t xml:space="preserve"> </w:t>
      </w:r>
      <w:r w:rsidR="00AA40FC" w:rsidRPr="003947F3">
        <w:rPr>
          <w:color w:val="212121"/>
          <w:spacing w:val="-14"/>
        </w:rPr>
        <w:t>frå</w:t>
      </w:r>
      <w:r w:rsidRPr="003947F3">
        <w:rPr>
          <w:color w:val="212121"/>
          <w:spacing w:val="-22"/>
        </w:rPr>
        <w:t xml:space="preserve"> </w:t>
      </w:r>
      <w:r w:rsidR="00AA40FC" w:rsidRPr="003947F3">
        <w:rPr>
          <w:color w:val="212121"/>
          <w:spacing w:val="-14"/>
        </w:rPr>
        <w:t>vallokalet</w:t>
      </w:r>
    </w:p>
    <w:p w14:paraId="544B8418" w14:textId="07214B67" w:rsidR="004D06A4" w:rsidRPr="003947F3" w:rsidRDefault="007C0AC5">
      <w:pPr>
        <w:spacing w:before="333"/>
        <w:ind w:left="1710"/>
        <w:rPr>
          <w:rFonts w:ascii="Source Sans Pro SemiBold"/>
          <w:b/>
          <w:sz w:val="38"/>
        </w:rPr>
      </w:pPr>
      <w:r w:rsidRPr="003947F3">
        <w:rPr>
          <w:rFonts w:ascii="Source Sans Pro SemiBold"/>
          <w:b/>
          <w:color w:val="212121"/>
          <w:sz w:val="38"/>
        </w:rPr>
        <w:t>Le</w:t>
      </w:r>
      <w:r w:rsidR="00AA40FC">
        <w:rPr>
          <w:rFonts w:ascii="Source Sans Pro SemiBold"/>
          <w:b/>
          <w:color w:val="212121"/>
          <w:sz w:val="38"/>
        </w:rPr>
        <w:t>ia</w:t>
      </w:r>
      <w:r w:rsidRPr="003947F3">
        <w:rPr>
          <w:rFonts w:ascii="Source Sans Pro SemiBold"/>
          <w:b/>
          <w:color w:val="212121"/>
          <w:sz w:val="38"/>
        </w:rPr>
        <w:t>r</w:t>
      </w:r>
      <w:r w:rsidRPr="003947F3">
        <w:rPr>
          <w:rFonts w:ascii="Source Sans Pro SemiBold"/>
          <w:b/>
          <w:color w:val="212121"/>
          <w:spacing w:val="4"/>
          <w:sz w:val="38"/>
        </w:rPr>
        <w:t xml:space="preserve"> </w:t>
      </w:r>
      <w:r w:rsidRPr="003947F3">
        <w:rPr>
          <w:rFonts w:ascii="Source Sans Pro SemiBold"/>
          <w:b/>
          <w:color w:val="212121"/>
          <w:sz w:val="38"/>
        </w:rPr>
        <w:t>og</w:t>
      </w:r>
      <w:r w:rsidRPr="003947F3">
        <w:rPr>
          <w:rFonts w:ascii="Source Sans Pro SemiBold"/>
          <w:b/>
          <w:color w:val="212121"/>
          <w:spacing w:val="5"/>
          <w:sz w:val="38"/>
        </w:rPr>
        <w:t xml:space="preserve"> </w:t>
      </w:r>
      <w:r w:rsidRPr="003947F3">
        <w:rPr>
          <w:rFonts w:ascii="Source Sans Pro SemiBold"/>
          <w:b/>
          <w:color w:val="212121"/>
          <w:sz w:val="38"/>
        </w:rPr>
        <w:t>nestle</w:t>
      </w:r>
      <w:r w:rsidR="00AA40FC">
        <w:rPr>
          <w:rFonts w:ascii="Source Sans Pro SemiBold"/>
          <w:b/>
          <w:color w:val="212121"/>
          <w:sz w:val="38"/>
        </w:rPr>
        <w:t>ia</w:t>
      </w:r>
      <w:r w:rsidRPr="003947F3">
        <w:rPr>
          <w:rFonts w:ascii="Source Sans Pro SemiBold"/>
          <w:b/>
          <w:color w:val="212121"/>
          <w:sz w:val="38"/>
        </w:rPr>
        <w:t>r</w:t>
      </w:r>
      <w:r w:rsidR="001D52B5">
        <w:rPr>
          <w:rFonts w:ascii="Source Sans Pro SemiBold"/>
          <w:b/>
          <w:color w:val="212121"/>
          <w:sz w:val="38"/>
        </w:rPr>
        <w:t xml:space="preserve"> </w:t>
      </w:r>
      <w:r w:rsidRPr="003947F3">
        <w:rPr>
          <w:rFonts w:ascii="Source Sans Pro SemiBold"/>
          <w:b/>
          <w:color w:val="212121"/>
          <w:sz w:val="38"/>
        </w:rPr>
        <w:t>s</w:t>
      </w:r>
      <w:r w:rsidR="001D52B5">
        <w:rPr>
          <w:rFonts w:ascii="Source Sans Pro SemiBold"/>
          <w:b/>
          <w:color w:val="212121"/>
          <w:sz w:val="38"/>
        </w:rPr>
        <w:t>in</w:t>
      </w:r>
      <w:r w:rsidRPr="003947F3">
        <w:rPr>
          <w:rFonts w:ascii="Source Sans Pro SemiBold"/>
          <w:b/>
          <w:color w:val="212121"/>
          <w:spacing w:val="5"/>
          <w:sz w:val="38"/>
        </w:rPr>
        <w:t xml:space="preserve"> </w:t>
      </w:r>
      <w:r w:rsidRPr="003947F3">
        <w:rPr>
          <w:rFonts w:ascii="Source Sans Pro SemiBold"/>
          <w:b/>
          <w:color w:val="212121"/>
          <w:spacing w:val="-2"/>
          <w:sz w:val="38"/>
        </w:rPr>
        <w:t>merknad</w:t>
      </w:r>
    </w:p>
    <w:p w14:paraId="701772D8" w14:textId="77777777" w:rsidR="004D06A4" w:rsidRPr="003947F3" w:rsidRDefault="007C0AC5">
      <w:pPr>
        <w:pStyle w:val="Brdtekst"/>
        <w:spacing w:before="2"/>
        <w:rPr>
          <w:rFonts w:ascii="Source Sans Pro SemiBold"/>
          <w:b/>
          <w:sz w:val="14"/>
        </w:rPr>
      </w:pPr>
      <w:r w:rsidRPr="003947F3">
        <w:rPr>
          <w:rFonts w:ascii="Source Sans Pro SemiBold"/>
          <w:b/>
          <w:noProof/>
          <w:sz w:val="14"/>
        </w:rPr>
        <mc:AlternateContent>
          <mc:Choice Requires="wps">
            <w:drawing>
              <wp:anchor distT="0" distB="0" distL="0" distR="0" simplePos="0" relativeHeight="251641856" behindDoc="1" locked="0" layoutInCell="1" allowOverlap="1" wp14:anchorId="1162C8FB" wp14:editId="15C509E5">
                <wp:simplePos x="0" y="0"/>
                <wp:positionH relativeFrom="page">
                  <wp:posOffset>2081457</wp:posOffset>
                </wp:positionH>
                <wp:positionV relativeFrom="paragraph">
                  <wp:posOffset>128743</wp:posOffset>
                </wp:positionV>
                <wp:extent cx="10046970" cy="3541395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5413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54139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541252"/>
                              </a:lnTo>
                              <a:lnTo>
                                <a:pt x="0" y="35412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Graphic 41" style="position:absolute;margin-left:163.9pt;margin-top:10.15pt;width:791.1pt;height:278.85pt;z-index:-2516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541395" o:spid="_x0000_s1026" filled="f" strokecolor="#b1b1b1" strokeweight=".30836mm" path="m,l10046499,r,3541252l,3541252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" w14:anchorId="6BC4EA8E">
                <v:path arrowok="t"/>
                <w10:wrap type="topAndBottom" anchorx="page"/>
              </v:shape>
            </w:pict>
          </mc:Fallback>
        </mc:AlternateContent>
      </w:r>
    </w:p>
    <w:p w14:paraId="4E9DB869" w14:textId="77777777" w:rsidR="004D06A4" w:rsidRPr="003947F3" w:rsidRDefault="004D06A4">
      <w:pPr>
        <w:pStyle w:val="Brdtekst"/>
        <w:rPr>
          <w:rFonts w:ascii="Source Sans Pro SemiBold"/>
          <w:b/>
          <w:sz w:val="42"/>
        </w:rPr>
      </w:pPr>
    </w:p>
    <w:p w14:paraId="13B87C5F" w14:textId="77777777" w:rsidR="004D06A4" w:rsidRPr="003947F3" w:rsidRDefault="004D06A4">
      <w:pPr>
        <w:pStyle w:val="Brdtekst"/>
        <w:spacing w:before="190"/>
        <w:rPr>
          <w:rFonts w:ascii="Source Sans Pro SemiBold"/>
          <w:b/>
          <w:sz w:val="42"/>
        </w:rPr>
      </w:pPr>
    </w:p>
    <w:p w14:paraId="27881564" w14:textId="77777777" w:rsidR="004D06A4" w:rsidRPr="003947F3" w:rsidRDefault="007C0AC5">
      <w:pPr>
        <w:pStyle w:val="Overskrift2"/>
        <w:spacing w:before="1"/>
      </w:pPr>
      <w:r w:rsidRPr="003947F3">
        <w:rPr>
          <w:color w:val="212121"/>
          <w:w w:val="90"/>
        </w:rPr>
        <w:t>D2</w:t>
      </w:r>
      <w:r w:rsidRPr="003947F3">
        <w:rPr>
          <w:color w:val="212121"/>
          <w:spacing w:val="-13"/>
          <w:w w:val="90"/>
        </w:rPr>
        <w:t xml:space="preserve"> </w:t>
      </w:r>
      <w:r w:rsidRPr="003947F3">
        <w:rPr>
          <w:color w:val="212121"/>
          <w:spacing w:val="-2"/>
        </w:rPr>
        <w:t>Signering</w:t>
      </w:r>
    </w:p>
    <w:p w14:paraId="2AA95EBE" w14:textId="313889CB" w:rsidR="004D06A4" w:rsidRPr="003947F3" w:rsidRDefault="007C0AC5">
      <w:pPr>
        <w:pStyle w:val="Overskrift4"/>
        <w:rPr>
          <w:sz w:val="32"/>
        </w:rPr>
      </w:pPr>
      <w:r w:rsidRPr="003947F3">
        <w:rPr>
          <w:color w:val="212121"/>
          <w:w w:val="85"/>
        </w:rPr>
        <w:t>Le</w:t>
      </w:r>
      <w:r w:rsidR="0093774A">
        <w:rPr>
          <w:color w:val="212121"/>
          <w:w w:val="85"/>
        </w:rPr>
        <w:t>iar</w:t>
      </w:r>
      <w:r w:rsidRPr="003947F3">
        <w:rPr>
          <w:color w:val="212121"/>
          <w:spacing w:val="-14"/>
          <w:w w:val="85"/>
        </w:rPr>
        <w:t xml:space="preserve"> </w:t>
      </w:r>
      <w:r w:rsidRPr="003947F3">
        <w:rPr>
          <w:color w:val="212121"/>
          <w:w w:val="85"/>
        </w:rPr>
        <w:t>og</w:t>
      </w:r>
      <w:r w:rsidRPr="003947F3">
        <w:rPr>
          <w:color w:val="212121"/>
          <w:spacing w:val="-14"/>
          <w:w w:val="85"/>
        </w:rPr>
        <w:t xml:space="preserve"> </w:t>
      </w:r>
      <w:r w:rsidRPr="003947F3">
        <w:rPr>
          <w:color w:val="212121"/>
          <w:w w:val="85"/>
        </w:rPr>
        <w:t>nestle</w:t>
      </w:r>
      <w:r w:rsidR="0093774A">
        <w:rPr>
          <w:color w:val="212121"/>
          <w:w w:val="85"/>
        </w:rPr>
        <w:t>iar</w:t>
      </w:r>
      <w:r w:rsidR="001D52B5">
        <w:rPr>
          <w:color w:val="212121"/>
          <w:w w:val="85"/>
        </w:rPr>
        <w:t xml:space="preserve"> </w:t>
      </w:r>
      <w:r w:rsidR="0093774A">
        <w:rPr>
          <w:color w:val="212121"/>
          <w:w w:val="85"/>
        </w:rPr>
        <w:t>s</w:t>
      </w:r>
      <w:r w:rsidR="001D52B5">
        <w:rPr>
          <w:color w:val="212121"/>
          <w:w w:val="85"/>
        </w:rPr>
        <w:t>ine</w:t>
      </w:r>
      <w:r w:rsidRPr="003947F3">
        <w:rPr>
          <w:color w:val="212121"/>
          <w:spacing w:val="-14"/>
          <w:w w:val="85"/>
        </w:rPr>
        <w:t xml:space="preserve"> </w:t>
      </w:r>
      <w:r w:rsidR="0093774A" w:rsidRPr="003947F3">
        <w:rPr>
          <w:color w:val="212121"/>
          <w:spacing w:val="-2"/>
          <w:w w:val="85"/>
        </w:rPr>
        <w:t>signaturar</w:t>
      </w:r>
      <w:r w:rsidRPr="003947F3">
        <w:rPr>
          <w:color w:val="212121"/>
          <w:spacing w:val="-2"/>
          <w:w w:val="85"/>
          <w:sz w:val="32"/>
        </w:rPr>
        <w:t>.</w:t>
      </w:r>
    </w:p>
    <w:p w14:paraId="3EA46874" w14:textId="77777777" w:rsidR="004D06A4" w:rsidRPr="003947F3" w:rsidRDefault="004D06A4">
      <w:pPr>
        <w:pStyle w:val="Brdtekst"/>
        <w:spacing w:before="345"/>
        <w:rPr>
          <w:rFonts w:ascii="Arial"/>
          <w:i/>
        </w:rPr>
      </w:pPr>
    </w:p>
    <w:p w14:paraId="44480448" w14:textId="77777777" w:rsidR="004D06A4" w:rsidRPr="003947F3" w:rsidRDefault="00F31805" w:rsidP="0093774A">
      <w:pPr>
        <w:pStyle w:val="Brdtekst"/>
        <w:spacing w:before="1"/>
        <w:ind w:firstLine="720"/>
      </w:pPr>
      <w:r>
        <w:rPr>
          <w:color w:val="212121"/>
          <w:spacing w:val="-2"/>
        </w:rPr>
        <w:t xml:space="preserve"> </w:t>
      </w:r>
      <w:r w:rsidR="007C0AC5" w:rsidRPr="003947F3">
        <w:rPr>
          <w:color w:val="212121"/>
          <w:spacing w:val="-2"/>
        </w:rPr>
        <w:t>Dato:</w:t>
      </w:r>
    </w:p>
    <w:p w14:paraId="19D90557" w14:textId="77777777" w:rsidR="004D06A4" w:rsidRPr="003947F3" w:rsidRDefault="004D06A4">
      <w:pPr>
        <w:pStyle w:val="Brdtekst"/>
        <w:spacing w:before="221"/>
      </w:pPr>
    </w:p>
    <w:p w14:paraId="35AEA383" w14:textId="77777777" w:rsidR="004D06A4" w:rsidRPr="003947F3" w:rsidRDefault="007C0AC5">
      <w:pPr>
        <w:pStyle w:val="Brdtekst"/>
        <w:tabs>
          <w:tab w:val="left" w:pos="17631"/>
        </w:tabs>
        <w:ind w:left="786"/>
        <w:rPr>
          <w:rFonts w:ascii="Times New Roman"/>
        </w:rPr>
      </w:pPr>
      <w:r w:rsidRPr="003947F3">
        <w:rPr>
          <w:color w:val="212121"/>
        </w:rPr>
        <w:t>Le</w:t>
      </w:r>
      <w:r w:rsidR="0093774A">
        <w:rPr>
          <w:color w:val="212121"/>
        </w:rPr>
        <w:t>ia</w:t>
      </w:r>
      <w:r w:rsidRPr="003947F3">
        <w:rPr>
          <w:color w:val="212121"/>
        </w:rPr>
        <w:t>r:</w:t>
      </w:r>
      <w:r w:rsidRPr="003947F3">
        <w:rPr>
          <w:color w:val="212121"/>
          <w:spacing w:val="69"/>
        </w:rPr>
        <w:t xml:space="preserve"> </w:t>
      </w:r>
      <w:r w:rsidRPr="003947F3">
        <w:rPr>
          <w:rFonts w:ascii="Times New Roman"/>
          <w:color w:val="212121"/>
          <w:u w:val="single" w:color="B1B1B1"/>
        </w:rPr>
        <w:tab/>
      </w:r>
    </w:p>
    <w:p w14:paraId="07C3A851" w14:textId="77777777" w:rsidR="004D06A4" w:rsidRPr="003947F3" w:rsidRDefault="004D06A4">
      <w:pPr>
        <w:pStyle w:val="Brdtekst"/>
        <w:spacing w:before="259"/>
        <w:rPr>
          <w:rFonts w:ascii="Times New Roman"/>
        </w:rPr>
      </w:pPr>
    </w:p>
    <w:p w14:paraId="781CE917" w14:textId="77777777" w:rsidR="004D06A4" w:rsidRPr="003947F3" w:rsidRDefault="007C0AC5">
      <w:pPr>
        <w:pStyle w:val="Brdtekst"/>
        <w:tabs>
          <w:tab w:val="left" w:pos="17631"/>
        </w:tabs>
        <w:ind w:left="205"/>
        <w:rPr>
          <w:rFonts w:ascii="Times New Roman"/>
        </w:rPr>
      </w:pPr>
      <w:r w:rsidRPr="003947F3">
        <w:rPr>
          <w:color w:val="212121"/>
        </w:rPr>
        <w:t>Nestle</w:t>
      </w:r>
      <w:r w:rsidR="0093774A">
        <w:rPr>
          <w:color w:val="212121"/>
        </w:rPr>
        <w:t>ia</w:t>
      </w:r>
      <w:r w:rsidRPr="003947F3">
        <w:rPr>
          <w:color w:val="212121"/>
        </w:rPr>
        <w:t>r:</w:t>
      </w:r>
      <w:r w:rsidRPr="003947F3">
        <w:rPr>
          <w:color w:val="212121"/>
          <w:spacing w:val="69"/>
        </w:rPr>
        <w:t xml:space="preserve"> </w:t>
      </w:r>
      <w:r w:rsidRPr="003947F3">
        <w:rPr>
          <w:rFonts w:ascii="Times New Roman"/>
          <w:color w:val="212121"/>
          <w:u w:val="single" w:color="B1B1B1"/>
        </w:rPr>
        <w:tab/>
      </w:r>
    </w:p>
    <w:sectPr w:rsidR="004D06A4" w:rsidRPr="003947F3">
      <w:type w:val="continuous"/>
      <w:pgSz w:w="22380" w:h="31660"/>
      <w:pgMar w:top="1400" w:right="3118" w:bottom="280" w:left="1559" w:header="354" w:footer="5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ACC71" w14:textId="77777777" w:rsidR="00645E6F" w:rsidRDefault="00645E6F">
      <w:r>
        <w:separator/>
      </w:r>
    </w:p>
  </w:endnote>
  <w:endnote w:type="continuationSeparator" w:id="0">
    <w:p w14:paraId="1169B686" w14:textId="77777777" w:rsidR="00645E6F" w:rsidRDefault="00645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633AD" w14:textId="77777777" w:rsidR="004D06A4" w:rsidRDefault="007C0AC5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5456" behindDoc="1" locked="0" layoutInCell="1" allowOverlap="1" wp14:anchorId="154926DF" wp14:editId="3264E572">
              <wp:simplePos x="0" y="0"/>
              <wp:positionH relativeFrom="page">
                <wp:posOffset>12872351</wp:posOffset>
              </wp:positionH>
              <wp:positionV relativeFrom="page">
                <wp:posOffset>19595402</wp:posOffset>
              </wp:positionV>
              <wp:extent cx="367030" cy="3048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7030" cy="304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E01F87" w14:textId="77777777" w:rsidR="004D06A4" w:rsidRDefault="007C0AC5">
                          <w:pPr>
                            <w:pStyle w:val="Brdtekst"/>
                            <w:spacing w:before="19"/>
                            <w:ind w:left="20"/>
                          </w:pPr>
                          <w:r>
                            <w:rPr>
                              <w:color w:val="545454"/>
                            </w:rPr>
                            <w:t>s.</w:t>
                          </w:r>
                          <w:r>
                            <w:rPr>
                              <w:color w:val="545454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fldChar w:fldCharType="begin"/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instrText xml:space="preserve"> PAGE </w:instrText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fldChar w:fldCharType="separate"/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t>2</w:t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4926DF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6" type="#_x0000_t202" style="position:absolute;margin-left:1013.55pt;margin-top:1542.95pt;width:28.9pt;height:24pt;z-index:-16001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" filled="f" stroked="f">
              <v:textbox inset="0,0,0,0">
                <w:txbxContent>
                  <w:p w14:paraId="06E01F87" w14:textId="77777777" w:rsidR="004D06A4" w:rsidRDefault="007C0AC5">
                    <w:pPr>
                      <w:pStyle w:val="Brdtekst"/>
                      <w:spacing w:before="19"/>
                      <w:ind w:left="20"/>
                    </w:pPr>
                    <w:r>
                      <w:rPr>
                        <w:color w:val="545454"/>
                      </w:rPr>
                      <w:t>s.</w:t>
                    </w:r>
                    <w:r>
                      <w:rPr>
                        <w:color w:val="545454"/>
                        <w:spacing w:val="-4"/>
                      </w:rPr>
                      <w:t xml:space="preserve"> </w:t>
                    </w:r>
                    <w:r>
                      <w:rPr>
                        <w:color w:val="545454"/>
                        <w:spacing w:val="-12"/>
                      </w:rPr>
                      <w:fldChar w:fldCharType="begin"/>
                    </w:r>
                    <w:r>
                      <w:rPr>
                        <w:color w:val="545454"/>
                        <w:spacing w:val="-12"/>
                      </w:rPr>
                      <w:instrText xml:space="preserve"> PAGE </w:instrText>
                    </w:r>
                    <w:r>
                      <w:rPr>
                        <w:color w:val="545454"/>
                        <w:spacing w:val="-12"/>
                      </w:rPr>
                      <w:fldChar w:fldCharType="separate"/>
                    </w:r>
                    <w:r>
                      <w:rPr>
                        <w:color w:val="545454"/>
                        <w:spacing w:val="-12"/>
                      </w:rPr>
                      <w:t>2</w:t>
                    </w:r>
                    <w:r>
                      <w:rPr>
                        <w:color w:val="545454"/>
                        <w:spacing w:val="-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7645C" w14:textId="77777777" w:rsidR="004D06A4" w:rsidRDefault="007C0AC5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6480" behindDoc="1" locked="0" layoutInCell="1" allowOverlap="1" wp14:anchorId="3BE90EFB" wp14:editId="76F0970F">
              <wp:simplePos x="0" y="0"/>
              <wp:positionH relativeFrom="page">
                <wp:posOffset>12872351</wp:posOffset>
              </wp:positionH>
              <wp:positionV relativeFrom="page">
                <wp:posOffset>19595402</wp:posOffset>
              </wp:positionV>
              <wp:extent cx="367030" cy="30480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7030" cy="304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39F105" w14:textId="77777777" w:rsidR="004D06A4" w:rsidRDefault="007C0AC5">
                          <w:pPr>
                            <w:pStyle w:val="Brdtekst"/>
                            <w:spacing w:before="19"/>
                            <w:ind w:left="20"/>
                          </w:pPr>
                          <w:r>
                            <w:rPr>
                              <w:color w:val="545454"/>
                            </w:rPr>
                            <w:t>s.</w:t>
                          </w:r>
                          <w:r>
                            <w:rPr>
                              <w:color w:val="545454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fldChar w:fldCharType="begin"/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instrText xml:space="preserve"> PAGE </w:instrText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fldChar w:fldCharType="separate"/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t>3</w:t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E90EFB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28" type="#_x0000_t202" style="position:absolute;margin-left:1013.55pt;margin-top:1542.95pt;width:28.9pt;height:24pt;z-index:-1600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" filled="f" stroked="f">
              <v:textbox inset="0,0,0,0">
                <w:txbxContent>
                  <w:p w14:paraId="6739F105" w14:textId="77777777" w:rsidR="004D06A4" w:rsidRDefault="007C0AC5">
                    <w:pPr>
                      <w:pStyle w:val="Brdtekst"/>
                      <w:spacing w:before="19"/>
                      <w:ind w:left="20"/>
                    </w:pPr>
                    <w:r>
                      <w:rPr>
                        <w:color w:val="545454"/>
                      </w:rPr>
                      <w:t>s.</w:t>
                    </w:r>
                    <w:r>
                      <w:rPr>
                        <w:color w:val="545454"/>
                        <w:spacing w:val="-4"/>
                      </w:rPr>
                      <w:t xml:space="preserve"> </w:t>
                    </w:r>
                    <w:r>
                      <w:rPr>
                        <w:color w:val="545454"/>
                        <w:spacing w:val="-12"/>
                      </w:rPr>
                      <w:fldChar w:fldCharType="begin"/>
                    </w:r>
                    <w:r>
                      <w:rPr>
                        <w:color w:val="545454"/>
                        <w:spacing w:val="-12"/>
                      </w:rPr>
                      <w:instrText xml:space="preserve"> PAGE </w:instrText>
                    </w:r>
                    <w:r>
                      <w:rPr>
                        <w:color w:val="545454"/>
                        <w:spacing w:val="-12"/>
                      </w:rPr>
                      <w:fldChar w:fldCharType="separate"/>
                    </w:r>
                    <w:r>
                      <w:rPr>
                        <w:color w:val="545454"/>
                        <w:spacing w:val="-12"/>
                      </w:rPr>
                      <w:t>3</w:t>
                    </w:r>
                    <w:r>
                      <w:rPr>
                        <w:color w:val="545454"/>
                        <w:spacing w:val="-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66D1F" w14:textId="77777777" w:rsidR="00645E6F" w:rsidRDefault="00645E6F">
      <w:r>
        <w:separator/>
      </w:r>
    </w:p>
  </w:footnote>
  <w:footnote w:type="continuationSeparator" w:id="0">
    <w:p w14:paraId="1FD9E857" w14:textId="77777777" w:rsidR="00645E6F" w:rsidRDefault="00645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5ED79" w14:textId="553B4FED" w:rsidR="00D83084" w:rsidRDefault="00D8308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83102" w14:textId="77777777" w:rsidR="004D06A4" w:rsidRDefault="007C0AC5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5968" behindDoc="1" locked="0" layoutInCell="1" allowOverlap="1" wp14:anchorId="63C3153D" wp14:editId="4E12A24C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073400" cy="220979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73400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F0A7E3" w14:textId="77777777" w:rsidR="004D06A4" w:rsidRDefault="0063573A">
                          <w:pPr>
                            <w:spacing w:before="24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>Stortingsvalet</w:t>
                          </w:r>
                          <w:r w:rsidR="007C0AC5">
                            <w:rPr>
                              <w:b/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r w:rsidR="007C0AC5">
                            <w:rPr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 w:rsidR="007C0AC5">
                            <w:rPr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 xml:space="preserve"> </w:t>
                          </w:r>
                          <w:r w:rsidR="007C0AC5">
                            <w:rPr>
                              <w:color w:val="707070"/>
                              <w:sz w:val="24"/>
                            </w:rPr>
                            <w:t>Protokoll</w:t>
                          </w:r>
                          <w:r w:rsidR="007C0AC5">
                            <w:rPr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r w:rsidR="007C0AC5">
                            <w:rPr>
                              <w:color w:val="707070"/>
                              <w:sz w:val="24"/>
                            </w:rPr>
                            <w:t>for</w:t>
                          </w:r>
                          <w:r w:rsidR="007C0AC5">
                            <w:rPr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>vallokalet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C3153D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27" type="#_x0000_t202" style="position:absolute;margin-left:81.15pt;margin-top:16.7pt;width:242pt;height:17.4pt;z-index:-16000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" filled="f" stroked="f">
              <v:textbox inset="0,0,0,0">
                <w:txbxContent>
                  <w:p w14:paraId="54F0A7E3" w14:textId="77777777" w:rsidR="004D06A4" w:rsidRDefault="0063573A">
                    <w:pPr>
                      <w:spacing w:before="24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color w:val="707070"/>
                        <w:sz w:val="24"/>
                      </w:rPr>
                      <w:t>Stortingsvalet</w:t>
                    </w:r>
                    <w:r w:rsidR="007C0AC5">
                      <w:rPr>
                        <w:b/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r w:rsidR="007C0AC5">
                      <w:rPr>
                        <w:b/>
                        <w:color w:val="707070"/>
                        <w:sz w:val="24"/>
                      </w:rPr>
                      <w:t>2025</w:t>
                    </w:r>
                    <w:r w:rsidR="007C0AC5">
                      <w:rPr>
                        <w:b/>
                        <w:color w:val="707070"/>
                        <w:spacing w:val="57"/>
                        <w:w w:val="150"/>
                        <w:sz w:val="24"/>
                      </w:rPr>
                      <w:t xml:space="preserve"> </w:t>
                    </w:r>
                    <w:r w:rsidR="007C0AC5">
                      <w:rPr>
                        <w:color w:val="707070"/>
                        <w:sz w:val="24"/>
                      </w:rPr>
                      <w:t>Protokoll</w:t>
                    </w:r>
                    <w:r w:rsidR="007C0AC5">
                      <w:rPr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r w:rsidR="007C0AC5">
                      <w:rPr>
                        <w:color w:val="707070"/>
                        <w:sz w:val="24"/>
                      </w:rPr>
                      <w:t>for</w:t>
                    </w:r>
                    <w:r w:rsidR="007C0AC5">
                      <w:rPr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707070"/>
                        <w:spacing w:val="-2"/>
                        <w:sz w:val="24"/>
                      </w:rPr>
                      <w:t>vallokalet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2B5"/>
    <w:rsid w:val="00054720"/>
    <w:rsid w:val="000A020F"/>
    <w:rsid w:val="000C5BF5"/>
    <w:rsid w:val="00123CDD"/>
    <w:rsid w:val="00125A38"/>
    <w:rsid w:val="00174A3C"/>
    <w:rsid w:val="00181C73"/>
    <w:rsid w:val="00195C91"/>
    <w:rsid w:val="001D52B5"/>
    <w:rsid w:val="00346AC1"/>
    <w:rsid w:val="003947F3"/>
    <w:rsid w:val="003A04C4"/>
    <w:rsid w:val="003E47D7"/>
    <w:rsid w:val="0049488F"/>
    <w:rsid w:val="004C31DA"/>
    <w:rsid w:val="004C5630"/>
    <w:rsid w:val="004D06A4"/>
    <w:rsid w:val="004D1104"/>
    <w:rsid w:val="005235C6"/>
    <w:rsid w:val="005C6B12"/>
    <w:rsid w:val="005E35EE"/>
    <w:rsid w:val="00633E7F"/>
    <w:rsid w:val="0063573A"/>
    <w:rsid w:val="00645E6F"/>
    <w:rsid w:val="00680A93"/>
    <w:rsid w:val="006E7AFF"/>
    <w:rsid w:val="007265E6"/>
    <w:rsid w:val="00786744"/>
    <w:rsid w:val="007B2153"/>
    <w:rsid w:val="007C0AC5"/>
    <w:rsid w:val="007D6A5D"/>
    <w:rsid w:val="007F2972"/>
    <w:rsid w:val="00801E88"/>
    <w:rsid w:val="008C247F"/>
    <w:rsid w:val="00900520"/>
    <w:rsid w:val="0093774A"/>
    <w:rsid w:val="00990B8F"/>
    <w:rsid w:val="00A438E8"/>
    <w:rsid w:val="00AA40FC"/>
    <w:rsid w:val="00B93878"/>
    <w:rsid w:val="00C51F56"/>
    <w:rsid w:val="00CD32E7"/>
    <w:rsid w:val="00CF5059"/>
    <w:rsid w:val="00D230DA"/>
    <w:rsid w:val="00D5686F"/>
    <w:rsid w:val="00D83084"/>
    <w:rsid w:val="00DD1B5A"/>
    <w:rsid w:val="00EA283C"/>
    <w:rsid w:val="00F01CF7"/>
    <w:rsid w:val="00F31805"/>
    <w:rsid w:val="0CF3F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1DC851"/>
  <w15:docId w15:val="{746FA210-9530-4808-82BA-FD32AF8F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" w:eastAsia="Source Sans Pro" w:hAnsi="Source Sans Pro" w:cs="Source Sans Pro"/>
      <w:lang w:val="nn-NO"/>
    </w:rPr>
  </w:style>
  <w:style w:type="paragraph" w:styleId="Overskrift1">
    <w:name w:val="heading 1"/>
    <w:basedOn w:val="Normal"/>
    <w:uiPriority w:val="9"/>
    <w:qFormat/>
    <w:pPr>
      <w:ind w:left="84"/>
      <w:outlineLvl w:val="0"/>
    </w:pPr>
    <w:rPr>
      <w:rFonts w:ascii="Arial" w:eastAsia="Arial" w:hAnsi="Arial" w:cs="Arial"/>
      <w:sz w:val="61"/>
      <w:szCs w:val="61"/>
    </w:rPr>
  </w:style>
  <w:style w:type="paragraph" w:styleId="Overskrift2">
    <w:name w:val="heading 2"/>
    <w:basedOn w:val="Normal"/>
    <w:uiPriority w:val="9"/>
    <w:unhideWhenUsed/>
    <w:qFormat/>
    <w:pPr>
      <w:ind w:left="84"/>
      <w:outlineLvl w:val="1"/>
    </w:pPr>
    <w:rPr>
      <w:rFonts w:ascii="Arial" w:eastAsia="Arial" w:hAnsi="Arial" w:cs="Arial"/>
      <w:sz w:val="46"/>
      <w:szCs w:val="46"/>
    </w:rPr>
  </w:style>
  <w:style w:type="paragraph" w:styleId="Overskrift3">
    <w:name w:val="heading 3"/>
    <w:basedOn w:val="Normal"/>
    <w:uiPriority w:val="9"/>
    <w:unhideWhenUsed/>
    <w:qFormat/>
    <w:pPr>
      <w:spacing w:before="105"/>
      <w:ind w:left="1710"/>
      <w:outlineLvl w:val="2"/>
    </w:pPr>
    <w:rPr>
      <w:rFonts w:ascii="Source Sans Pro SemiBold" w:eastAsia="Source Sans Pro SemiBold" w:hAnsi="Source Sans Pro SemiBold" w:cs="Source Sans Pro SemiBold"/>
      <w:b/>
      <w:bCs/>
      <w:sz w:val="38"/>
      <w:szCs w:val="38"/>
    </w:rPr>
  </w:style>
  <w:style w:type="paragraph" w:styleId="Overskrift4">
    <w:name w:val="heading 4"/>
    <w:basedOn w:val="Normal"/>
    <w:uiPriority w:val="9"/>
    <w:unhideWhenUsed/>
    <w:qFormat/>
    <w:pPr>
      <w:spacing w:before="45"/>
      <w:ind w:left="84"/>
      <w:outlineLvl w:val="3"/>
    </w:pPr>
    <w:rPr>
      <w:rFonts w:ascii="Arial" w:eastAsia="Arial" w:hAnsi="Arial" w:cs="Arial"/>
      <w:i/>
      <w:iCs/>
      <w:sz w:val="37"/>
      <w:szCs w:val="37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35"/>
      <w:szCs w:val="35"/>
    </w:rPr>
  </w:style>
  <w:style w:type="paragraph" w:styleId="Tittel">
    <w:name w:val="Title"/>
    <w:basedOn w:val="Normal"/>
    <w:uiPriority w:val="10"/>
    <w:qFormat/>
    <w:pPr>
      <w:ind w:left="6252" w:right="4691" w:firstLine="331"/>
    </w:pPr>
    <w:rPr>
      <w:rFonts w:ascii="Arial" w:eastAsia="Arial" w:hAnsi="Arial" w:cs="Arial"/>
      <w:sz w:val="69"/>
      <w:szCs w:val="69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63573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3573A"/>
    <w:rPr>
      <w:rFonts w:ascii="Source Sans Pro" w:eastAsia="Source Sans Pro" w:hAnsi="Source Sans Pro" w:cs="Source Sans Pro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63573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3573A"/>
    <w:rPr>
      <w:rFonts w:ascii="Source Sans Pro" w:eastAsia="Source Sans Pro" w:hAnsi="Source Sans Pro" w:cs="Source Sans Pro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630juja\Downloads\Valglokalets%20protokoll%20-%20Blank%20-%20NYNORSK%20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8A1567-D058-4B45-AA02-9AD9677330B4}">
  <ds:schemaRefs>
    <ds:schemaRef ds:uri="http://schemas.microsoft.com/office/2006/metadata/properties"/>
    <ds:schemaRef ds:uri="http://schemas.microsoft.com/office/infopath/2007/PartnerControls"/>
    <ds:schemaRef ds:uri="906b1e4f-123e-4fd2-930b-ed3d5a83737f"/>
    <ds:schemaRef ds:uri="da3903ab-d67a-40ad-8cf2-f456b409a116"/>
  </ds:schemaRefs>
</ds:datastoreItem>
</file>

<file path=customXml/itemProps2.xml><?xml version="1.0" encoding="utf-8"?>
<ds:datastoreItem xmlns:ds="http://schemas.openxmlformats.org/officeDocument/2006/customXml" ds:itemID="{B0C66BDF-EEB4-4B72-9490-69FCCE03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BD6B6F-F678-4835-A58B-8E6C4A479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Valglokalets protokoll - Blank - NYNORSK  (1).dotx</Template>
  <TotalTime>6</TotalTime>
  <Pages>5</Pages>
  <Words>350</Words>
  <Characters>1858</Characters>
  <Application>Microsoft Office Word</Application>
  <DocSecurity>0</DocSecurity>
  <Lines>15</Lines>
  <Paragraphs>4</Paragraphs>
  <ScaleCrop>false</ScaleCrop>
  <Company>Direktoratet for samfunnssikkerhet og beredskap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Janssen, Julie</dc:creator>
  <cp:lastModifiedBy>Skaalgaard, Anders</cp:lastModifiedBy>
  <cp:revision>5</cp:revision>
  <dcterms:created xsi:type="dcterms:W3CDTF">2025-06-20T09:24:00Z</dcterms:created>
  <dcterms:modified xsi:type="dcterms:W3CDTF">2025-08-05T07:17:00Z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2025-05-13T00:00:00Z</vt:filetime>
  </property>
  <property fmtid="{D5CDD505-2E9C-101B-9397-08002B2CF9AE}" pid="4" name="Producer">
    <vt:lpwstr>Adobe XD</vt:lpwstr>
  </property>
  <property fmtid="{D5CDD505-2E9C-101B-9397-08002B2CF9AE}" pid="5" name="ContentTypeId">
    <vt:lpwstr>0x0101003BA4ADDE6CE2864ABC828EA09650FC4F</vt:lpwstr>
  </property>
</Properties>
</file>